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57CCC0" w14:textId="682D8B17" w:rsidR="00D35DD0" w:rsidRDefault="006207CE" w:rsidP="00FE674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433F17" wp14:editId="4F1D5CE2">
                <wp:simplePos x="0" y="0"/>
                <wp:positionH relativeFrom="column">
                  <wp:posOffset>2087880</wp:posOffset>
                </wp:positionH>
                <wp:positionV relativeFrom="paragraph">
                  <wp:posOffset>1220470</wp:posOffset>
                </wp:positionV>
                <wp:extent cx="4514850" cy="2971800"/>
                <wp:effectExtent l="19050" t="19050" r="38100" b="38100"/>
                <wp:wrapNone/>
                <wp:docPr id="7" name="Vabakuju: kujun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0" cy="2971800"/>
                        </a:xfrm>
                        <a:custGeom>
                          <a:avLst/>
                          <a:gdLst>
                            <a:gd name="connsiteX0" fmla="*/ 1066800 w 4514850"/>
                            <a:gd name="connsiteY0" fmla="*/ 0 h 2971800"/>
                            <a:gd name="connsiteX1" fmla="*/ 1641475 w 4514850"/>
                            <a:gd name="connsiteY1" fmla="*/ 169863 h 2971800"/>
                            <a:gd name="connsiteX2" fmla="*/ 2250631 w 4514850"/>
                            <a:gd name="connsiteY2" fmla="*/ 349917 h 2971800"/>
                            <a:gd name="connsiteX3" fmla="*/ 2825306 w 4514850"/>
                            <a:gd name="connsiteY3" fmla="*/ 519779 h 2971800"/>
                            <a:gd name="connsiteX4" fmla="*/ 3434461 w 4514850"/>
                            <a:gd name="connsiteY4" fmla="*/ 699834 h 2971800"/>
                            <a:gd name="connsiteX5" fmla="*/ 4514850 w 4514850"/>
                            <a:gd name="connsiteY5" fmla="*/ 1019175 h 2971800"/>
                            <a:gd name="connsiteX6" fmla="*/ 4273868 w 4514850"/>
                            <a:gd name="connsiteY6" fmla="*/ 1448753 h 2971800"/>
                            <a:gd name="connsiteX7" fmla="*/ 4010978 w 4514850"/>
                            <a:gd name="connsiteY7" fmla="*/ 1917383 h 2971800"/>
                            <a:gd name="connsiteX8" fmla="*/ 3737134 w 4514850"/>
                            <a:gd name="connsiteY8" fmla="*/ 2405539 h 2971800"/>
                            <a:gd name="connsiteX9" fmla="*/ 3419475 w 4514850"/>
                            <a:gd name="connsiteY9" fmla="*/ 2971800 h 2971800"/>
                            <a:gd name="connsiteX10" fmla="*/ 2849563 w 4514850"/>
                            <a:gd name="connsiteY10" fmla="*/ 2784475 h 2971800"/>
                            <a:gd name="connsiteX11" fmla="*/ 2382234 w 4514850"/>
                            <a:gd name="connsiteY11" fmla="*/ 2630869 h 2971800"/>
                            <a:gd name="connsiteX12" fmla="*/ 1914906 w 4514850"/>
                            <a:gd name="connsiteY12" fmla="*/ 2477262 h 2971800"/>
                            <a:gd name="connsiteX13" fmla="*/ 1447578 w 4514850"/>
                            <a:gd name="connsiteY13" fmla="*/ 2323656 h 2971800"/>
                            <a:gd name="connsiteX14" fmla="*/ 843471 w 4514850"/>
                            <a:gd name="connsiteY14" fmla="*/ 2125091 h 2971800"/>
                            <a:gd name="connsiteX15" fmla="*/ 0 w 4514850"/>
                            <a:gd name="connsiteY15" fmla="*/ 1847850 h 2971800"/>
                            <a:gd name="connsiteX16" fmla="*/ 245364 w 4514850"/>
                            <a:gd name="connsiteY16" fmla="*/ 1422845 h 2971800"/>
                            <a:gd name="connsiteX17" fmla="*/ 522732 w 4514850"/>
                            <a:gd name="connsiteY17" fmla="*/ 942404 h 2971800"/>
                            <a:gd name="connsiteX18" fmla="*/ 778764 w 4514850"/>
                            <a:gd name="connsiteY18" fmla="*/ 498920 h 2971800"/>
                            <a:gd name="connsiteX19" fmla="*/ 1066800 w 4514850"/>
                            <a:gd name="connsiteY19" fmla="*/ 0 h 2971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</a:cxnLst>
                          <a:rect l="l" t="t" r="r" b="b"/>
                          <a:pathLst>
                            <a:path w="4514850" h="2971800" extrusionOk="0">
                              <a:moveTo>
                                <a:pt x="1066800" y="0"/>
                              </a:moveTo>
                              <a:cubicBezTo>
                                <a:pt x="1256615" y="56751"/>
                                <a:pt x="1460205" y="123027"/>
                                <a:pt x="1641475" y="169863"/>
                              </a:cubicBezTo>
                              <a:cubicBezTo>
                                <a:pt x="1822745" y="216699"/>
                                <a:pt x="2044790" y="291481"/>
                                <a:pt x="2250631" y="349917"/>
                              </a:cubicBezTo>
                              <a:cubicBezTo>
                                <a:pt x="2456472" y="408353"/>
                                <a:pt x="2531725" y="456805"/>
                                <a:pt x="2825306" y="519779"/>
                              </a:cubicBezTo>
                              <a:cubicBezTo>
                                <a:pt x="3118887" y="582754"/>
                                <a:pt x="3243380" y="659243"/>
                                <a:pt x="3434461" y="699834"/>
                              </a:cubicBezTo>
                              <a:cubicBezTo>
                                <a:pt x="3625542" y="740425"/>
                                <a:pt x="4192904" y="919307"/>
                                <a:pt x="4514850" y="1019175"/>
                              </a:cubicBezTo>
                              <a:cubicBezTo>
                                <a:pt x="4442827" y="1154942"/>
                                <a:pt x="4385414" y="1274603"/>
                                <a:pt x="4273868" y="1448753"/>
                              </a:cubicBezTo>
                              <a:cubicBezTo>
                                <a:pt x="4162322" y="1622903"/>
                                <a:pt x="4077705" y="1760323"/>
                                <a:pt x="4010978" y="1917383"/>
                              </a:cubicBezTo>
                              <a:cubicBezTo>
                                <a:pt x="3944251" y="2074443"/>
                                <a:pt x="3865509" y="2209155"/>
                                <a:pt x="3737134" y="2405539"/>
                              </a:cubicBezTo>
                              <a:cubicBezTo>
                                <a:pt x="3608759" y="2601923"/>
                                <a:pt x="3468992" y="2822538"/>
                                <a:pt x="3419475" y="2971800"/>
                              </a:cubicBezTo>
                              <a:cubicBezTo>
                                <a:pt x="3147710" y="2884265"/>
                                <a:pt x="3124839" y="2901332"/>
                                <a:pt x="2849563" y="2784475"/>
                              </a:cubicBezTo>
                              <a:cubicBezTo>
                                <a:pt x="2574287" y="2667619"/>
                                <a:pt x="2494286" y="2663329"/>
                                <a:pt x="2382234" y="2630869"/>
                              </a:cubicBezTo>
                              <a:cubicBezTo>
                                <a:pt x="2270182" y="2598408"/>
                                <a:pt x="2020020" y="2501524"/>
                                <a:pt x="1914906" y="2477262"/>
                              </a:cubicBezTo>
                              <a:cubicBezTo>
                                <a:pt x="1809792" y="2453000"/>
                                <a:pt x="1637104" y="2407782"/>
                                <a:pt x="1447578" y="2323656"/>
                              </a:cubicBezTo>
                              <a:cubicBezTo>
                                <a:pt x="1258052" y="2239530"/>
                                <a:pt x="1074268" y="2184921"/>
                                <a:pt x="843471" y="2125091"/>
                              </a:cubicBezTo>
                              <a:cubicBezTo>
                                <a:pt x="612674" y="2065261"/>
                                <a:pt x="397643" y="1942696"/>
                                <a:pt x="0" y="1847850"/>
                              </a:cubicBezTo>
                              <a:cubicBezTo>
                                <a:pt x="64612" y="1723414"/>
                                <a:pt x="215482" y="1521823"/>
                                <a:pt x="245364" y="1422845"/>
                              </a:cubicBezTo>
                              <a:cubicBezTo>
                                <a:pt x="275246" y="1323867"/>
                                <a:pt x="415891" y="1111841"/>
                                <a:pt x="522732" y="942404"/>
                              </a:cubicBezTo>
                              <a:cubicBezTo>
                                <a:pt x="629573" y="772967"/>
                                <a:pt x="700270" y="608187"/>
                                <a:pt x="778764" y="498920"/>
                              </a:cubicBezTo>
                              <a:cubicBezTo>
                                <a:pt x="857258" y="389653"/>
                                <a:pt x="929201" y="244400"/>
                                <a:pt x="106680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2611738515">
                                <a:custGeom>
                                  <a:avLst/>
                                  <a:gdLst>
                                    <a:gd name="connsiteX0" fmla="*/ 1066800 w 4514850"/>
                                    <a:gd name="connsiteY0" fmla="*/ 0 h 2971800"/>
                                    <a:gd name="connsiteX1" fmla="*/ 4514850 w 4514850"/>
                                    <a:gd name="connsiteY1" fmla="*/ 1019175 h 2971800"/>
                                    <a:gd name="connsiteX2" fmla="*/ 3419475 w 4514850"/>
                                    <a:gd name="connsiteY2" fmla="*/ 2971800 h 2971800"/>
                                    <a:gd name="connsiteX3" fmla="*/ 0 w 4514850"/>
                                    <a:gd name="connsiteY3" fmla="*/ 1847850 h 2971800"/>
                                    <a:gd name="connsiteX4" fmla="*/ 1066800 w 4514850"/>
                                    <a:gd name="connsiteY4" fmla="*/ 0 h 2971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514850" h="2971800">
                                      <a:moveTo>
                                        <a:pt x="1066800" y="0"/>
                                      </a:moveTo>
                                      <a:lnTo>
                                        <a:pt x="4514850" y="1019175"/>
                                      </a:lnTo>
                                      <a:lnTo>
                                        <a:pt x="3419475" y="2971800"/>
                                      </a:lnTo>
                                      <a:lnTo>
                                        <a:pt x="0" y="1847850"/>
                                      </a:lnTo>
                                      <a:lnTo>
                                        <a:pt x="1066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4E9D3" id="Vabakuju: kujund 7" o:spid="_x0000_s1026" style="position:absolute;margin-left:164.4pt;margin-top:96.1pt;width:355.5pt;height:23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514850,2971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" path="m1066800,l4514850,1019175,3419475,2971800,,1847850,1066800,xe" filled="f" strokecolor="red" strokeweight="4.5pt">
                <v:path arrowok="t" o:connecttype="custom" o:connectlocs="1066800,0;4514850,1019175;3419475,2971800;0,1847850;1066800,0" o:connectangles="0,0,0,0,0"/>
              </v:shape>
            </w:pict>
          </mc:Fallback>
        </mc:AlternateContent>
      </w:r>
      <w:r w:rsidR="004F33B2">
        <w:rPr>
          <w:noProof/>
        </w:rPr>
        <w:drawing>
          <wp:inline distT="0" distB="0" distL="0" distR="0" wp14:anchorId="37AB6851" wp14:editId="7C27A4E5">
            <wp:extent cx="9772014" cy="5448300"/>
            <wp:effectExtent l="0" t="0" r="1270" b="0"/>
            <wp:docPr id="6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lt 6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37" t="35329" r="43081" b="41891"/>
                    <a:stretch/>
                  </pic:blipFill>
                  <pic:spPr bwMode="auto">
                    <a:xfrm>
                      <a:off x="0" y="0"/>
                      <a:ext cx="9789964" cy="5458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34302B" w14:textId="472D7319" w:rsidR="00FE674D" w:rsidRDefault="0020723F" w:rsidP="00FE674D">
      <w:pPr>
        <w:rPr>
          <w:i/>
          <w:iCs/>
        </w:rPr>
      </w:pPr>
      <w:proofErr w:type="spellStart"/>
      <w:r w:rsidRPr="0020723F">
        <w:rPr>
          <w:i/>
          <w:iCs/>
        </w:rPr>
        <w:t>Vaade</w:t>
      </w:r>
      <w:proofErr w:type="spellEnd"/>
      <w:r w:rsidRPr="0020723F">
        <w:rPr>
          <w:i/>
          <w:iCs/>
        </w:rPr>
        <w:t xml:space="preserve"> </w:t>
      </w:r>
      <w:proofErr w:type="spellStart"/>
      <w:r w:rsidR="006207CE">
        <w:rPr>
          <w:i/>
          <w:iCs/>
        </w:rPr>
        <w:t>planeeringualale</w:t>
      </w:r>
      <w:proofErr w:type="spellEnd"/>
      <w:r w:rsidR="006207CE">
        <w:rPr>
          <w:i/>
          <w:iCs/>
        </w:rPr>
        <w:t xml:space="preserve"> </w:t>
      </w:r>
      <w:proofErr w:type="spellStart"/>
      <w:r w:rsidR="006207CE">
        <w:rPr>
          <w:i/>
          <w:iCs/>
        </w:rPr>
        <w:t>põhjasuunast</w:t>
      </w:r>
      <w:proofErr w:type="spellEnd"/>
      <w:r w:rsidR="006207CE">
        <w:rPr>
          <w:i/>
          <w:iCs/>
        </w:rPr>
        <w:t xml:space="preserve">, </w:t>
      </w:r>
      <w:proofErr w:type="spellStart"/>
      <w:r w:rsidR="006207CE">
        <w:rPr>
          <w:i/>
          <w:iCs/>
        </w:rPr>
        <w:t>planeeringuala</w:t>
      </w:r>
      <w:proofErr w:type="spellEnd"/>
      <w:r w:rsidR="006207CE">
        <w:rPr>
          <w:i/>
          <w:iCs/>
        </w:rPr>
        <w:t xml:space="preserve"> on </w:t>
      </w:r>
      <w:proofErr w:type="spellStart"/>
      <w:r w:rsidR="006207CE">
        <w:rPr>
          <w:i/>
          <w:iCs/>
        </w:rPr>
        <w:t>markeeritud</w:t>
      </w:r>
      <w:proofErr w:type="spellEnd"/>
      <w:r w:rsidR="006207CE">
        <w:rPr>
          <w:i/>
          <w:iCs/>
        </w:rPr>
        <w:t xml:space="preserve"> </w:t>
      </w:r>
      <w:proofErr w:type="spellStart"/>
      <w:r w:rsidR="006207CE">
        <w:rPr>
          <w:i/>
          <w:iCs/>
        </w:rPr>
        <w:t>punasega</w:t>
      </w:r>
      <w:proofErr w:type="spellEnd"/>
      <w:r w:rsidRPr="0020723F">
        <w:rPr>
          <w:i/>
          <w:iCs/>
        </w:rPr>
        <w:t>.</w:t>
      </w:r>
      <w:r w:rsidR="006207CE">
        <w:rPr>
          <w:i/>
          <w:iCs/>
        </w:rPr>
        <w:t xml:space="preserve"> </w:t>
      </w:r>
      <w:proofErr w:type="spellStart"/>
      <w:r w:rsidR="006207CE">
        <w:rPr>
          <w:i/>
          <w:iCs/>
        </w:rPr>
        <w:t>Alusfoto</w:t>
      </w:r>
      <w:proofErr w:type="spellEnd"/>
      <w:r w:rsidR="006207CE">
        <w:rPr>
          <w:i/>
          <w:iCs/>
        </w:rPr>
        <w:t xml:space="preserve"> – Maa-</w:t>
      </w:r>
      <w:proofErr w:type="spellStart"/>
      <w:r w:rsidR="006207CE">
        <w:rPr>
          <w:i/>
          <w:iCs/>
        </w:rPr>
        <w:t>ameti</w:t>
      </w:r>
      <w:proofErr w:type="spellEnd"/>
      <w:r w:rsidR="006207CE">
        <w:rPr>
          <w:i/>
          <w:iCs/>
        </w:rPr>
        <w:t xml:space="preserve"> </w:t>
      </w:r>
      <w:proofErr w:type="spellStart"/>
      <w:r w:rsidR="006207CE">
        <w:rPr>
          <w:i/>
          <w:iCs/>
        </w:rPr>
        <w:t>kaardiladu</w:t>
      </w:r>
      <w:proofErr w:type="spellEnd"/>
    </w:p>
    <w:p w14:paraId="72860940" w14:textId="363DD3AA" w:rsidR="0020723F" w:rsidRDefault="006207CE" w:rsidP="00FE674D">
      <w:pPr>
        <w:rPr>
          <w:i/>
          <w:i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89CB3DF" wp14:editId="6D027881">
                <wp:simplePos x="0" y="0"/>
                <wp:positionH relativeFrom="column">
                  <wp:posOffset>3644900</wp:posOffset>
                </wp:positionH>
                <wp:positionV relativeFrom="paragraph">
                  <wp:posOffset>1977228</wp:posOffset>
                </wp:positionV>
                <wp:extent cx="1384448" cy="885825"/>
                <wp:effectExtent l="19050" t="19050" r="25400" b="28575"/>
                <wp:wrapNone/>
                <wp:docPr id="11" name="Vabakuju: kujun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448" cy="885825"/>
                        </a:xfrm>
                        <a:custGeom>
                          <a:avLst/>
                          <a:gdLst>
                            <a:gd name="connsiteX0" fmla="*/ 0 w 1384448"/>
                            <a:gd name="connsiteY0" fmla="*/ 495300 h 885825"/>
                            <a:gd name="connsiteX1" fmla="*/ 519168 w 1384448"/>
                            <a:gd name="connsiteY1" fmla="*/ 885825 h 885825"/>
                            <a:gd name="connsiteX2" fmla="*/ 969114 w 1384448"/>
                            <a:gd name="connsiteY2" fmla="*/ 653034 h 885825"/>
                            <a:gd name="connsiteX3" fmla="*/ 1384448 w 1384448"/>
                            <a:gd name="connsiteY3" fmla="*/ 438150 h 885825"/>
                            <a:gd name="connsiteX4" fmla="*/ 895819 w 1384448"/>
                            <a:gd name="connsiteY4" fmla="*/ 0 h 885825"/>
                            <a:gd name="connsiteX5" fmla="*/ 447910 w 1384448"/>
                            <a:gd name="connsiteY5" fmla="*/ 247650 h 885825"/>
                            <a:gd name="connsiteX6" fmla="*/ 0 w 1384448"/>
                            <a:gd name="connsiteY6" fmla="*/ 495300 h 8858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384448" h="885825" extrusionOk="0">
                              <a:moveTo>
                                <a:pt x="0" y="495300"/>
                              </a:moveTo>
                              <a:cubicBezTo>
                                <a:pt x="197428" y="674357"/>
                                <a:pt x="353017" y="801176"/>
                                <a:pt x="519168" y="885825"/>
                              </a:cubicBezTo>
                              <a:cubicBezTo>
                                <a:pt x="605214" y="828375"/>
                                <a:pt x="860100" y="716717"/>
                                <a:pt x="969114" y="653034"/>
                              </a:cubicBezTo>
                              <a:cubicBezTo>
                                <a:pt x="1078128" y="589350"/>
                                <a:pt x="1263982" y="489113"/>
                                <a:pt x="1384448" y="438150"/>
                              </a:cubicBezTo>
                              <a:cubicBezTo>
                                <a:pt x="1238011" y="294723"/>
                                <a:pt x="1116020" y="240641"/>
                                <a:pt x="895819" y="0"/>
                              </a:cubicBezTo>
                              <a:cubicBezTo>
                                <a:pt x="707164" y="100683"/>
                                <a:pt x="570191" y="203250"/>
                                <a:pt x="447910" y="247650"/>
                              </a:cubicBezTo>
                              <a:cubicBezTo>
                                <a:pt x="325629" y="292050"/>
                                <a:pt x="159030" y="388990"/>
                                <a:pt x="0" y="495300"/>
                              </a:cubicBez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4204522848">
                                <a:custGeom>
                                  <a:avLst/>
                                  <a:gdLst>
                                    <a:gd name="connsiteX0" fmla="*/ 0 w 1295400"/>
                                    <a:gd name="connsiteY0" fmla="*/ 495300 h 885825"/>
                                    <a:gd name="connsiteX1" fmla="*/ 485775 w 1295400"/>
                                    <a:gd name="connsiteY1" fmla="*/ 885825 h 885825"/>
                                    <a:gd name="connsiteX2" fmla="*/ 1295400 w 1295400"/>
                                    <a:gd name="connsiteY2" fmla="*/ 438150 h 885825"/>
                                    <a:gd name="connsiteX3" fmla="*/ 838200 w 1295400"/>
                                    <a:gd name="connsiteY3" fmla="*/ 0 h 885825"/>
                                    <a:gd name="connsiteX4" fmla="*/ 0 w 1295400"/>
                                    <a:gd name="connsiteY4" fmla="*/ 495300 h 88582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295400" h="885825">
                                      <a:moveTo>
                                        <a:pt x="0" y="495300"/>
                                      </a:moveTo>
                                      <a:lnTo>
                                        <a:pt x="485775" y="885825"/>
                                      </a:lnTo>
                                      <a:lnTo>
                                        <a:pt x="1295400" y="438150"/>
                                      </a:lnTo>
                                      <a:lnTo>
                                        <a:pt x="838200" y="0"/>
                                      </a:lnTo>
                                      <a:lnTo>
                                        <a:pt x="0" y="495300"/>
                                      </a:ln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3F8FFF" id="Vabakuju: kujund 11" o:spid="_x0000_s1026" style="position:absolute;margin-left:287pt;margin-top:155.7pt;width:109pt;height:69.7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295400,885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" path="m,495300l485775,885825,1295400,438150,838200,,,495300xe" filled="f" strokecolor="red" strokeweight="3pt">
                <v:path arrowok="t" o:connecttype="custom" o:connectlocs="0,495300;519168,885825;1384448,438150;895819,0;0,495300" o:connectangles="0,0,0,0,0"/>
              </v:shape>
            </w:pict>
          </mc:Fallback>
        </mc:AlternateContent>
      </w:r>
      <w:r>
        <w:rPr>
          <w:i/>
          <w:iCs/>
          <w:noProof/>
        </w:rPr>
        <w:drawing>
          <wp:inline distT="0" distB="0" distL="0" distR="0" wp14:anchorId="3EBEB646" wp14:editId="0E8A6536">
            <wp:extent cx="8620125" cy="5659013"/>
            <wp:effectExtent l="0" t="0" r="0" b="0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lt 10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95" t="23663" r="50637" b="38419"/>
                    <a:stretch/>
                  </pic:blipFill>
                  <pic:spPr bwMode="auto">
                    <a:xfrm>
                      <a:off x="0" y="0"/>
                      <a:ext cx="8650086" cy="5678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846938" w14:textId="5E9E7C6D" w:rsidR="006207CE" w:rsidRDefault="006207CE" w:rsidP="006207CE">
      <w:pPr>
        <w:rPr>
          <w:i/>
          <w:iCs/>
        </w:rPr>
      </w:pPr>
      <w:proofErr w:type="spellStart"/>
      <w:r w:rsidRPr="0020723F">
        <w:rPr>
          <w:i/>
          <w:iCs/>
        </w:rPr>
        <w:t>Vaade</w:t>
      </w:r>
      <w:proofErr w:type="spellEnd"/>
      <w:r w:rsidRPr="0020723F">
        <w:rPr>
          <w:i/>
          <w:iCs/>
        </w:rPr>
        <w:t xml:space="preserve"> </w:t>
      </w:r>
      <w:proofErr w:type="spellStart"/>
      <w:r>
        <w:rPr>
          <w:i/>
          <w:iCs/>
        </w:rPr>
        <w:t>planeeringualale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edela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suunast</w:t>
      </w:r>
      <w:proofErr w:type="spellEnd"/>
      <w:r>
        <w:rPr>
          <w:i/>
          <w:iCs/>
        </w:rPr>
        <w:t xml:space="preserve">, </w:t>
      </w:r>
      <w:proofErr w:type="spellStart"/>
      <w:r>
        <w:rPr>
          <w:i/>
          <w:iCs/>
        </w:rPr>
        <w:t>planeeringuala</w:t>
      </w:r>
      <w:proofErr w:type="spellEnd"/>
      <w:r>
        <w:rPr>
          <w:i/>
          <w:iCs/>
        </w:rPr>
        <w:t xml:space="preserve"> on </w:t>
      </w:r>
      <w:proofErr w:type="spellStart"/>
      <w:r>
        <w:rPr>
          <w:i/>
          <w:iCs/>
        </w:rPr>
        <w:t>markeeritud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punasega</w:t>
      </w:r>
      <w:proofErr w:type="spellEnd"/>
      <w:r w:rsidRPr="0020723F">
        <w:rPr>
          <w:i/>
          <w:iCs/>
        </w:rPr>
        <w:t>.</w:t>
      </w:r>
      <w:r>
        <w:rPr>
          <w:i/>
          <w:iCs/>
        </w:rPr>
        <w:t xml:space="preserve"> </w:t>
      </w:r>
      <w:proofErr w:type="spellStart"/>
      <w:r>
        <w:rPr>
          <w:i/>
          <w:iCs/>
        </w:rPr>
        <w:t>Alusfoto</w:t>
      </w:r>
      <w:proofErr w:type="spellEnd"/>
      <w:r>
        <w:rPr>
          <w:i/>
          <w:iCs/>
        </w:rPr>
        <w:t xml:space="preserve"> – Maa-</w:t>
      </w:r>
      <w:proofErr w:type="spellStart"/>
      <w:r>
        <w:rPr>
          <w:i/>
          <w:iCs/>
        </w:rPr>
        <w:t>ameti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kaardiladu</w:t>
      </w:r>
      <w:proofErr w:type="spellEnd"/>
    </w:p>
    <w:p w14:paraId="76277C3A" w14:textId="7A34AF7A" w:rsidR="000203CF" w:rsidRDefault="006207CE">
      <w:pPr>
        <w:spacing w:before="0" w:after="0"/>
        <w:jc w:val="left"/>
        <w:rPr>
          <w:i/>
          <w:iCs/>
        </w:rPr>
      </w:pPr>
      <w:r>
        <w:rPr>
          <w:i/>
          <w:i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3CC3C5" wp14:editId="5CA55700">
                <wp:simplePos x="0" y="0"/>
                <wp:positionH relativeFrom="column">
                  <wp:posOffset>1830262</wp:posOffset>
                </wp:positionH>
                <wp:positionV relativeFrom="paragraph">
                  <wp:posOffset>843014</wp:posOffset>
                </wp:positionV>
                <wp:extent cx="4869712" cy="2360428"/>
                <wp:effectExtent l="19050" t="19050" r="45720" b="40005"/>
                <wp:wrapNone/>
                <wp:docPr id="12" name="Vabakuju: kujun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9712" cy="2360428"/>
                        </a:xfrm>
                        <a:custGeom>
                          <a:avLst/>
                          <a:gdLst>
                            <a:gd name="connsiteX0" fmla="*/ 0 w 4869712"/>
                            <a:gd name="connsiteY0" fmla="*/ 1063256 h 2360428"/>
                            <a:gd name="connsiteX1" fmla="*/ 481123 w 4869712"/>
                            <a:gd name="connsiteY1" fmla="*/ 797442 h 2360428"/>
                            <a:gd name="connsiteX2" fmla="*/ 943002 w 4869712"/>
                            <a:gd name="connsiteY2" fmla="*/ 542261 h 2360428"/>
                            <a:gd name="connsiteX3" fmla="*/ 1462615 w 4869712"/>
                            <a:gd name="connsiteY3" fmla="*/ 255181 h 2360428"/>
                            <a:gd name="connsiteX4" fmla="*/ 1924493 w 4869712"/>
                            <a:gd name="connsiteY4" fmla="*/ 0 h 2360428"/>
                            <a:gd name="connsiteX5" fmla="*/ 2454632 w 4869712"/>
                            <a:gd name="connsiteY5" fmla="*/ 164592 h 2360428"/>
                            <a:gd name="connsiteX6" fmla="*/ 2955320 w 4869712"/>
                            <a:gd name="connsiteY6" fmla="*/ 320040 h 2360428"/>
                            <a:gd name="connsiteX7" fmla="*/ 3456007 w 4869712"/>
                            <a:gd name="connsiteY7" fmla="*/ 475488 h 2360428"/>
                            <a:gd name="connsiteX8" fmla="*/ 3986146 w 4869712"/>
                            <a:gd name="connsiteY8" fmla="*/ 640080 h 2360428"/>
                            <a:gd name="connsiteX9" fmla="*/ 4869712 w 4869712"/>
                            <a:gd name="connsiteY9" fmla="*/ 914400 h 2360428"/>
                            <a:gd name="connsiteX10" fmla="*/ 4490661 w 4869712"/>
                            <a:gd name="connsiteY10" fmla="*/ 1246986 h 2360428"/>
                            <a:gd name="connsiteX11" fmla="*/ 4128091 w 4869712"/>
                            <a:gd name="connsiteY11" fmla="*/ 1565113 h 2360428"/>
                            <a:gd name="connsiteX12" fmla="*/ 3749040 w 4869712"/>
                            <a:gd name="connsiteY12" fmla="*/ 1897699 h 2360428"/>
                            <a:gd name="connsiteX13" fmla="*/ 3221665 w 4869712"/>
                            <a:gd name="connsiteY13" fmla="*/ 2360428 h 2360428"/>
                            <a:gd name="connsiteX14" fmla="*/ 2512899 w 4869712"/>
                            <a:gd name="connsiteY14" fmla="*/ 2075050 h 2360428"/>
                            <a:gd name="connsiteX15" fmla="*/ 1836349 w 4869712"/>
                            <a:gd name="connsiteY15" fmla="*/ 1802644 h 2360428"/>
                            <a:gd name="connsiteX16" fmla="*/ 1224233 w 4869712"/>
                            <a:gd name="connsiteY16" fmla="*/ 1556181 h 2360428"/>
                            <a:gd name="connsiteX17" fmla="*/ 676550 w 4869712"/>
                            <a:gd name="connsiteY17" fmla="*/ 1335662 h 2360428"/>
                            <a:gd name="connsiteX18" fmla="*/ 0 w 4869712"/>
                            <a:gd name="connsiteY18" fmla="*/ 1063256 h 23604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4869712" h="2360428" extrusionOk="0">
                              <a:moveTo>
                                <a:pt x="0" y="1063256"/>
                              </a:moveTo>
                              <a:cubicBezTo>
                                <a:pt x="143008" y="990899"/>
                                <a:pt x="297278" y="870311"/>
                                <a:pt x="481123" y="797442"/>
                              </a:cubicBezTo>
                              <a:cubicBezTo>
                                <a:pt x="664968" y="724574"/>
                                <a:pt x="755091" y="617204"/>
                                <a:pt x="943002" y="542261"/>
                              </a:cubicBezTo>
                              <a:cubicBezTo>
                                <a:pt x="1130913" y="467318"/>
                                <a:pt x="1258749" y="364707"/>
                                <a:pt x="1462615" y="255181"/>
                              </a:cubicBezTo>
                              <a:cubicBezTo>
                                <a:pt x="1666481" y="145655"/>
                                <a:pt x="1708133" y="144218"/>
                                <a:pt x="1924493" y="0"/>
                              </a:cubicBezTo>
                              <a:cubicBezTo>
                                <a:pt x="2102527" y="63237"/>
                                <a:pt x="2221532" y="110535"/>
                                <a:pt x="2454632" y="164592"/>
                              </a:cubicBezTo>
                              <a:cubicBezTo>
                                <a:pt x="2687732" y="218649"/>
                                <a:pt x="2853257" y="262186"/>
                                <a:pt x="2955320" y="320040"/>
                              </a:cubicBezTo>
                              <a:cubicBezTo>
                                <a:pt x="3057383" y="377894"/>
                                <a:pt x="3272562" y="395478"/>
                                <a:pt x="3456007" y="475488"/>
                              </a:cubicBezTo>
                              <a:cubicBezTo>
                                <a:pt x="3639452" y="555498"/>
                                <a:pt x="3841624" y="617187"/>
                                <a:pt x="3986146" y="640080"/>
                              </a:cubicBezTo>
                              <a:cubicBezTo>
                                <a:pt x="4130668" y="662973"/>
                                <a:pt x="4566502" y="837293"/>
                                <a:pt x="4869712" y="914400"/>
                              </a:cubicBezTo>
                              <a:cubicBezTo>
                                <a:pt x="4734717" y="1029344"/>
                                <a:pt x="4606447" y="1114490"/>
                                <a:pt x="4490661" y="1246986"/>
                              </a:cubicBezTo>
                              <a:cubicBezTo>
                                <a:pt x="4374876" y="1379482"/>
                                <a:pt x="4238102" y="1492043"/>
                                <a:pt x="4128091" y="1565113"/>
                              </a:cubicBezTo>
                              <a:cubicBezTo>
                                <a:pt x="4018080" y="1638182"/>
                                <a:pt x="3870120" y="1790184"/>
                                <a:pt x="3749040" y="1897699"/>
                              </a:cubicBezTo>
                              <a:cubicBezTo>
                                <a:pt x="3627961" y="2005214"/>
                                <a:pt x="3351231" y="2238383"/>
                                <a:pt x="3221665" y="2360428"/>
                              </a:cubicBezTo>
                              <a:cubicBezTo>
                                <a:pt x="2975055" y="2289316"/>
                                <a:pt x="2739195" y="2186023"/>
                                <a:pt x="2512899" y="2075050"/>
                              </a:cubicBezTo>
                              <a:cubicBezTo>
                                <a:pt x="2286603" y="1964077"/>
                                <a:pt x="2163166" y="1909742"/>
                                <a:pt x="1836349" y="1802644"/>
                              </a:cubicBezTo>
                              <a:cubicBezTo>
                                <a:pt x="1509532" y="1695546"/>
                                <a:pt x="1502477" y="1651958"/>
                                <a:pt x="1224233" y="1556181"/>
                              </a:cubicBezTo>
                              <a:cubicBezTo>
                                <a:pt x="945989" y="1460404"/>
                                <a:pt x="885024" y="1418682"/>
                                <a:pt x="676550" y="1335662"/>
                              </a:cubicBezTo>
                              <a:cubicBezTo>
                                <a:pt x="468076" y="1252642"/>
                                <a:pt x="213829" y="1146023"/>
                                <a:pt x="0" y="1063256"/>
                              </a:cubicBez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2952360802">
                                <a:custGeom>
                                  <a:avLst/>
                                  <a:gdLst>
                                    <a:gd name="connsiteX0" fmla="*/ 0 w 4869712"/>
                                    <a:gd name="connsiteY0" fmla="*/ 1063256 h 2360428"/>
                                    <a:gd name="connsiteX1" fmla="*/ 1924493 w 4869712"/>
                                    <a:gd name="connsiteY1" fmla="*/ 0 h 2360428"/>
                                    <a:gd name="connsiteX2" fmla="*/ 4869712 w 4869712"/>
                                    <a:gd name="connsiteY2" fmla="*/ 914400 h 2360428"/>
                                    <a:gd name="connsiteX3" fmla="*/ 3221665 w 4869712"/>
                                    <a:gd name="connsiteY3" fmla="*/ 2360428 h 2360428"/>
                                    <a:gd name="connsiteX4" fmla="*/ 0 w 4869712"/>
                                    <a:gd name="connsiteY4" fmla="*/ 1063256 h 23604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869712" h="2360428">
                                      <a:moveTo>
                                        <a:pt x="0" y="1063256"/>
                                      </a:moveTo>
                                      <a:lnTo>
                                        <a:pt x="1924493" y="0"/>
                                      </a:lnTo>
                                      <a:lnTo>
                                        <a:pt x="4869712" y="914400"/>
                                      </a:lnTo>
                                      <a:lnTo>
                                        <a:pt x="3221665" y="2360428"/>
                                      </a:lnTo>
                                      <a:lnTo>
                                        <a:pt x="0" y="1063256"/>
                                      </a:ln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BAE4D3" id="Vabakuju: kujund 12" o:spid="_x0000_s1026" style="position:absolute;margin-left:144.1pt;margin-top:66.4pt;width:383.45pt;height:185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69712,23604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" path="m,1063256l1924493,,4869712,914400,3221665,2360428,,1063256xe" filled="f" strokecolor="red" strokeweight="4.5pt">
                <v:path arrowok="t" o:connecttype="custom" o:connectlocs="0,1063256;1924493,0;4869712,914400;3221665,2360428;0,1063256" o:connectangles="0,0,0,0,0"/>
              </v:shape>
            </w:pict>
          </mc:Fallback>
        </mc:AlternateContent>
      </w:r>
      <w:r>
        <w:rPr>
          <w:i/>
          <w:iCs/>
          <w:noProof/>
        </w:rPr>
        <w:drawing>
          <wp:inline distT="0" distB="0" distL="0" distR="0" wp14:anchorId="5F145771" wp14:editId="3AC43140">
            <wp:extent cx="9869170" cy="5274945"/>
            <wp:effectExtent l="0" t="0" r="0" b="1905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lt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9170" cy="527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189E1" w14:textId="119B2365" w:rsidR="006207CE" w:rsidRDefault="006207CE" w:rsidP="006207CE">
      <w:pPr>
        <w:rPr>
          <w:i/>
          <w:iCs/>
        </w:rPr>
      </w:pPr>
      <w:proofErr w:type="spellStart"/>
      <w:r w:rsidRPr="0020723F">
        <w:rPr>
          <w:i/>
          <w:iCs/>
        </w:rPr>
        <w:t>Vaade</w:t>
      </w:r>
      <w:proofErr w:type="spellEnd"/>
      <w:r w:rsidRPr="0020723F">
        <w:rPr>
          <w:i/>
          <w:iCs/>
        </w:rPr>
        <w:t xml:space="preserve"> </w:t>
      </w:r>
      <w:proofErr w:type="spellStart"/>
      <w:r>
        <w:rPr>
          <w:i/>
          <w:iCs/>
        </w:rPr>
        <w:t>planeeringualale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põhjasuunast</w:t>
      </w:r>
      <w:proofErr w:type="spellEnd"/>
      <w:r>
        <w:rPr>
          <w:i/>
          <w:iCs/>
        </w:rPr>
        <w:t xml:space="preserve">, </w:t>
      </w:r>
      <w:proofErr w:type="spellStart"/>
      <w:r>
        <w:rPr>
          <w:i/>
          <w:iCs/>
        </w:rPr>
        <w:t>planeeringuala</w:t>
      </w:r>
      <w:proofErr w:type="spellEnd"/>
      <w:r>
        <w:rPr>
          <w:i/>
          <w:iCs/>
        </w:rPr>
        <w:t xml:space="preserve"> on </w:t>
      </w:r>
      <w:proofErr w:type="spellStart"/>
      <w:r>
        <w:rPr>
          <w:i/>
          <w:iCs/>
        </w:rPr>
        <w:t>markeeritud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punasega</w:t>
      </w:r>
      <w:proofErr w:type="spellEnd"/>
      <w:r w:rsidRPr="0020723F">
        <w:rPr>
          <w:i/>
          <w:iCs/>
        </w:rPr>
        <w:t>.</w:t>
      </w:r>
      <w:r>
        <w:rPr>
          <w:i/>
          <w:iCs/>
        </w:rPr>
        <w:t xml:space="preserve"> </w:t>
      </w:r>
      <w:proofErr w:type="spellStart"/>
      <w:r>
        <w:rPr>
          <w:i/>
          <w:iCs/>
        </w:rPr>
        <w:t>Alusfoto</w:t>
      </w:r>
      <w:proofErr w:type="spellEnd"/>
      <w:r>
        <w:rPr>
          <w:i/>
          <w:iCs/>
        </w:rPr>
        <w:t xml:space="preserve"> –</w:t>
      </w:r>
      <w:r w:rsidR="00450607">
        <w:rPr>
          <w:i/>
          <w:iCs/>
        </w:rPr>
        <w:t xml:space="preserve"> EHR</w:t>
      </w:r>
      <w:r>
        <w:rPr>
          <w:i/>
          <w:iCs/>
        </w:rPr>
        <w:t xml:space="preserve"> </w:t>
      </w:r>
      <w:r>
        <w:rPr>
          <w:i/>
          <w:iCs/>
        </w:rPr>
        <w:t xml:space="preserve">3D </w:t>
      </w:r>
      <w:proofErr w:type="spellStart"/>
      <w:r>
        <w:rPr>
          <w:i/>
          <w:iCs/>
        </w:rPr>
        <w:t>kaksik</w:t>
      </w:r>
      <w:proofErr w:type="spellEnd"/>
    </w:p>
    <w:p w14:paraId="1E52900B" w14:textId="01183B24" w:rsidR="0020723F" w:rsidRPr="0020723F" w:rsidRDefault="0020723F" w:rsidP="006207CE">
      <w:pPr>
        <w:rPr>
          <w:i/>
          <w:iCs/>
        </w:rPr>
      </w:pPr>
    </w:p>
    <w:sectPr w:rsidR="0020723F" w:rsidRPr="0020723F" w:rsidSect="00FE674D">
      <w:headerReference w:type="default" r:id="rId11"/>
      <w:footerReference w:type="default" r:id="rId12"/>
      <w:pgSz w:w="16839" w:h="11907" w:orient="landscape" w:code="9"/>
      <w:pgMar w:top="1134" w:right="730" w:bottom="567" w:left="567" w:header="34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D59A19" w14:textId="77777777" w:rsidR="00FE674D" w:rsidRDefault="00FE674D">
      <w:r>
        <w:separator/>
      </w:r>
    </w:p>
  </w:endnote>
  <w:endnote w:type="continuationSeparator" w:id="0">
    <w:p w14:paraId="51D59A1A" w14:textId="77777777" w:rsidR="00FE674D" w:rsidRDefault="00FE67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BA"/>
    <w:family w:val="swiss"/>
    <w:pitch w:val="variable"/>
    <w:sig w:usb0="00000287" w:usb1="00000800" w:usb2="00000000" w:usb3="00000000" w:csb0="0000009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D59A1E" w14:textId="77777777" w:rsidR="00FE674D" w:rsidRPr="00157EA2" w:rsidRDefault="00FE674D" w:rsidP="00B264EF">
    <w:pPr>
      <w:spacing w:before="0" w:after="0"/>
      <w:rPr>
        <w:color w:val="808080" w:themeColor="background1" w:themeShade="80"/>
        <w:sz w:val="16"/>
        <w:szCs w:val="16"/>
        <w:lang w:val="et-EE"/>
      </w:rPr>
    </w:pPr>
  </w:p>
  <w:tbl>
    <w:tblPr>
      <w:tblW w:w="8755" w:type="dxa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3794"/>
      <w:gridCol w:w="4961"/>
    </w:tblGrid>
    <w:tr w:rsidR="00FE674D" w:rsidRPr="00157EA2" w14:paraId="51D59A26" w14:textId="77777777" w:rsidTr="00474CE9">
      <w:tc>
        <w:tcPr>
          <w:tcW w:w="3794" w:type="dxa"/>
        </w:tcPr>
        <w:p w14:paraId="51D59A1F" w14:textId="77777777" w:rsidR="00FE674D" w:rsidRPr="00157EA2" w:rsidRDefault="00FE674D" w:rsidP="00B264EF">
          <w:pPr>
            <w:pStyle w:val="Jalus"/>
            <w:spacing w:before="0" w:after="0"/>
            <w:rPr>
              <w:rFonts w:cs="Arial"/>
              <w:b/>
              <w:color w:val="808080" w:themeColor="background1" w:themeShade="80"/>
              <w:sz w:val="16"/>
              <w:szCs w:val="16"/>
              <w:lang w:val="et-EE"/>
            </w:rPr>
          </w:pPr>
        </w:p>
        <w:p w14:paraId="51D59A20" w14:textId="41E19450" w:rsidR="00FE674D" w:rsidRPr="00157EA2" w:rsidRDefault="00FE674D" w:rsidP="00B264EF">
          <w:pPr>
            <w:pStyle w:val="Jalus"/>
            <w:spacing w:before="0" w:after="0"/>
            <w:rPr>
              <w:rFonts w:cs="Arial"/>
              <w:b/>
              <w:color w:val="808080" w:themeColor="background1" w:themeShade="80"/>
              <w:sz w:val="16"/>
              <w:szCs w:val="16"/>
              <w:lang w:val="et-EE"/>
            </w:rPr>
          </w:pPr>
          <w:r>
            <w:rPr>
              <w:rFonts w:cs="Arial"/>
              <w:b/>
              <w:color w:val="808080" w:themeColor="background1" w:themeShade="80"/>
              <w:sz w:val="16"/>
              <w:szCs w:val="16"/>
              <w:lang w:val="et-EE"/>
            </w:rPr>
            <w:t>LEI Ehitusgrupp</w:t>
          </w:r>
          <w:r w:rsidRPr="00157EA2">
            <w:rPr>
              <w:rFonts w:cs="Arial"/>
              <w:b/>
              <w:color w:val="808080" w:themeColor="background1" w:themeShade="80"/>
              <w:sz w:val="16"/>
              <w:szCs w:val="16"/>
              <w:lang w:val="et-EE"/>
            </w:rPr>
            <w:t xml:space="preserve"> OÜ</w:t>
          </w:r>
        </w:p>
        <w:p w14:paraId="51D59A21" w14:textId="0559995E" w:rsidR="00FE674D" w:rsidRPr="00157EA2" w:rsidRDefault="00FE674D" w:rsidP="00474CE9">
          <w:pPr>
            <w:pStyle w:val="Jalus"/>
            <w:tabs>
              <w:tab w:val="clear" w:pos="4320"/>
              <w:tab w:val="center" w:pos="4711"/>
            </w:tabs>
            <w:spacing w:before="0" w:after="0"/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</w:pPr>
          <w:r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  <w:t>Lindemann.harry@gmail.com</w:t>
          </w:r>
        </w:p>
        <w:p w14:paraId="51D59A22" w14:textId="77777777" w:rsidR="00FE674D" w:rsidRPr="00157EA2" w:rsidRDefault="00FE674D" w:rsidP="00B264EF">
          <w:pPr>
            <w:pStyle w:val="Jalus"/>
            <w:spacing w:before="0" w:after="0"/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</w:pPr>
        </w:p>
      </w:tc>
      <w:tc>
        <w:tcPr>
          <w:tcW w:w="4961" w:type="dxa"/>
        </w:tcPr>
        <w:p w14:paraId="51D59A23" w14:textId="77777777" w:rsidR="00FE674D" w:rsidRPr="00157EA2" w:rsidRDefault="00FE674D" w:rsidP="008304A6">
          <w:pPr>
            <w:pStyle w:val="Jalus"/>
            <w:spacing w:before="0" w:after="0"/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</w:pPr>
        </w:p>
        <w:p w14:paraId="51D59A25" w14:textId="4621669B" w:rsidR="00FE674D" w:rsidRPr="00157EA2" w:rsidRDefault="00FE674D" w:rsidP="00142F69">
          <w:pPr>
            <w:pStyle w:val="Jalus"/>
            <w:spacing w:before="0" w:after="0"/>
            <w:jc w:val="right"/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</w:pPr>
          <w:r w:rsidRPr="00157EA2"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  <w:t>Tel: +372 </w:t>
          </w:r>
          <w:r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  <w:t>52 70 920</w:t>
          </w:r>
          <w:r w:rsidRPr="00157EA2">
            <w:rPr>
              <w:rFonts w:cs="Arial"/>
              <w:color w:val="808080" w:themeColor="background1" w:themeShade="80"/>
              <w:sz w:val="16"/>
              <w:szCs w:val="16"/>
              <w:lang w:val="et-EE"/>
            </w:rPr>
            <w:t xml:space="preserve"> </w:t>
          </w:r>
        </w:p>
      </w:tc>
    </w:tr>
  </w:tbl>
  <w:p w14:paraId="51D59A27" w14:textId="77777777" w:rsidR="00FE674D" w:rsidRPr="00157EA2" w:rsidRDefault="00FE674D" w:rsidP="00B264EF">
    <w:pPr>
      <w:pStyle w:val="Jalus"/>
      <w:spacing w:before="0" w:after="0"/>
      <w:rPr>
        <w:color w:val="808080" w:themeColor="background1" w:themeShade="80"/>
        <w:sz w:val="16"/>
        <w:szCs w:val="16"/>
        <w:lang w:val="et-EE"/>
      </w:rPr>
    </w:pPr>
    <w:r w:rsidRPr="00157EA2">
      <w:rPr>
        <w:color w:val="808080" w:themeColor="background1" w:themeShade="80"/>
        <w:sz w:val="16"/>
        <w:szCs w:val="16"/>
        <w:lang w:val="et-EE"/>
      </w:rPr>
      <w:t xml:space="preserve">  </w:t>
    </w:r>
  </w:p>
  <w:p w14:paraId="51D59A28" w14:textId="77777777" w:rsidR="00FE674D" w:rsidRPr="00157EA2" w:rsidRDefault="00FE674D" w:rsidP="00B264EF">
    <w:pPr>
      <w:pStyle w:val="Jalus"/>
      <w:spacing w:before="0" w:after="0"/>
      <w:rPr>
        <w:color w:val="808080" w:themeColor="background1" w:themeShade="80"/>
        <w:sz w:val="16"/>
        <w:szCs w:val="16"/>
        <w:lang w:val="et-E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D59A17" w14:textId="77777777" w:rsidR="00FE674D" w:rsidRDefault="00FE674D">
      <w:r>
        <w:separator/>
      </w:r>
    </w:p>
  </w:footnote>
  <w:footnote w:type="continuationSeparator" w:id="0">
    <w:p w14:paraId="51D59A18" w14:textId="77777777" w:rsidR="00FE674D" w:rsidRDefault="00FE67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D59A1B" w14:textId="77777777" w:rsidR="00FE674D" w:rsidRPr="00683059" w:rsidRDefault="00FE674D" w:rsidP="008304A6">
    <w:pPr>
      <w:pStyle w:val="Pis"/>
      <w:tabs>
        <w:tab w:val="clear" w:pos="4320"/>
        <w:tab w:val="clear" w:pos="8640"/>
        <w:tab w:val="left" w:pos="6602"/>
      </w:tabs>
      <w:spacing w:before="0" w:after="0"/>
      <w:rPr>
        <w:rFonts w:ascii="Arial Narrow" w:hAnsi="Arial Narrow"/>
        <w:color w:val="808080" w:themeColor="background1" w:themeShade="80"/>
      </w:rPr>
    </w:pPr>
    <w:r w:rsidRPr="00683059">
      <w:rPr>
        <w:rFonts w:ascii="Arial Narrow" w:hAnsi="Arial Narrow"/>
        <w:color w:val="808080" w:themeColor="background1" w:themeShade="80"/>
      </w:rPr>
      <w:tab/>
    </w:r>
  </w:p>
  <w:p w14:paraId="51D59A1C" w14:textId="42CBB010" w:rsidR="00FE674D" w:rsidRPr="00683059" w:rsidRDefault="00450607" w:rsidP="00F6520F">
    <w:pPr>
      <w:pStyle w:val="Pis"/>
      <w:pBdr>
        <w:between w:val="single" w:sz="4" w:space="1" w:color="auto"/>
      </w:pBdr>
      <w:tabs>
        <w:tab w:val="left" w:pos="1182"/>
        <w:tab w:val="right" w:pos="8364"/>
      </w:tabs>
      <w:spacing w:before="0" w:after="0"/>
      <w:ind w:right="-51"/>
      <w:rPr>
        <w:rFonts w:ascii="Arial Narrow" w:hAnsi="Arial Narrow"/>
        <w:color w:val="808080" w:themeColor="background1" w:themeShade="80"/>
        <w:lang w:val="et-EE"/>
      </w:rPr>
    </w:pPr>
    <w:r>
      <w:rPr>
        <w:rFonts w:ascii="Arial Narrow" w:hAnsi="Arial Narrow"/>
        <w:color w:val="808080" w:themeColor="background1" w:themeShade="80"/>
        <w:lang w:val="et-EE"/>
      </w:rPr>
      <w:t>Nurme tn 2</w:t>
    </w:r>
    <w:r w:rsidR="00FE674D">
      <w:rPr>
        <w:rFonts w:ascii="Arial Narrow" w:hAnsi="Arial Narrow"/>
        <w:color w:val="808080" w:themeColor="background1" w:themeShade="80"/>
        <w:lang w:val="et-EE"/>
      </w:rPr>
      <w:t xml:space="preserve"> detailplaneering, Haapsalu linn</w:t>
    </w:r>
  </w:p>
  <w:p w14:paraId="51D59A1D" w14:textId="0B305FB8" w:rsidR="00FE674D" w:rsidRPr="00683059" w:rsidRDefault="00450607" w:rsidP="0065646D">
    <w:pPr>
      <w:pStyle w:val="Pis"/>
      <w:pBdr>
        <w:between w:val="single" w:sz="4" w:space="1" w:color="auto"/>
      </w:pBdr>
      <w:tabs>
        <w:tab w:val="left" w:pos="1182"/>
        <w:tab w:val="right" w:pos="8364"/>
      </w:tabs>
      <w:spacing w:before="0" w:after="240"/>
      <w:ind w:right="-51"/>
      <w:rPr>
        <w:rFonts w:ascii="Arial Narrow" w:hAnsi="Arial Narrow"/>
        <w:color w:val="808080" w:themeColor="background1" w:themeShade="80"/>
        <w:lang w:val="et-EE"/>
      </w:rPr>
    </w:pPr>
    <w:r>
      <w:rPr>
        <w:rFonts w:ascii="Arial Narrow" w:hAnsi="Arial Narrow"/>
        <w:color w:val="808080" w:themeColor="background1" w:themeShade="80"/>
      </w:rPr>
      <w:t>DETAILPLANEERING</w:t>
    </w:r>
    <w:r w:rsidR="00FE674D">
      <w:rPr>
        <w:rFonts w:ascii="Arial Narrow" w:hAnsi="Arial Narrow"/>
        <w:color w:val="808080" w:themeColor="background1" w:themeShade="80"/>
      </w:rPr>
      <w:tab/>
    </w:r>
    <w:r w:rsidR="00FE674D">
      <w:rPr>
        <w:rFonts w:ascii="Arial Narrow" w:hAnsi="Arial Narrow"/>
        <w:color w:val="808080" w:themeColor="background1" w:themeShade="80"/>
      </w:rPr>
      <w:tab/>
    </w:r>
    <w:r w:rsidR="00FE674D">
      <w:rPr>
        <w:rFonts w:ascii="Arial Narrow" w:hAnsi="Arial Narrow"/>
        <w:color w:val="808080" w:themeColor="background1" w:themeShade="80"/>
      </w:rPr>
      <w:tab/>
    </w:r>
    <w:r w:rsidR="00FE674D" w:rsidRPr="00683059"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>
      <w:rPr>
        <w:rFonts w:ascii="Arial Narrow" w:hAnsi="Arial Narrow"/>
        <w:color w:val="808080" w:themeColor="background1" w:themeShade="80"/>
      </w:rPr>
      <w:tab/>
    </w:r>
    <w:r w:rsidR="00FE674D" w:rsidRPr="00450607">
      <w:rPr>
        <w:rFonts w:ascii="Arial Narrow" w:hAnsi="Arial Narrow"/>
        <w:color w:val="808080" w:themeColor="background1" w:themeShade="80"/>
        <w:highlight w:val="yellow"/>
        <w:lang w:val="et-EE"/>
      </w:rPr>
      <w:t>Töö nr: 04-20/288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7573D"/>
    <w:multiLevelType w:val="multilevel"/>
    <w:tmpl w:val="04250025"/>
    <w:lvl w:ilvl="0">
      <w:start w:val="1"/>
      <w:numFmt w:val="decimal"/>
      <w:pStyle w:val="Pealkiri1"/>
      <w:lvlText w:val="%1"/>
      <w:lvlJc w:val="left"/>
      <w:pPr>
        <w:ind w:left="432" w:hanging="432"/>
      </w:pPr>
    </w:lvl>
    <w:lvl w:ilvl="1">
      <w:start w:val="1"/>
      <w:numFmt w:val="decimal"/>
      <w:pStyle w:val="Pealkiri2"/>
      <w:lvlText w:val="%1.%2"/>
      <w:lvlJc w:val="left"/>
      <w:pPr>
        <w:ind w:left="576" w:hanging="576"/>
      </w:pPr>
    </w:lvl>
    <w:lvl w:ilvl="2">
      <w:start w:val="1"/>
      <w:numFmt w:val="decimal"/>
      <w:pStyle w:val="Pealkiri3"/>
      <w:lvlText w:val="%1.%2.%3"/>
      <w:lvlJc w:val="left"/>
      <w:pPr>
        <w:ind w:left="720" w:hanging="720"/>
      </w:pPr>
    </w:lvl>
    <w:lvl w:ilvl="3">
      <w:start w:val="1"/>
      <w:numFmt w:val="decimal"/>
      <w:pStyle w:val="Pealkiri4"/>
      <w:lvlText w:val="%1.%2.%3.%4"/>
      <w:lvlJc w:val="left"/>
      <w:pPr>
        <w:ind w:left="864" w:hanging="864"/>
      </w:pPr>
    </w:lvl>
    <w:lvl w:ilvl="4">
      <w:start w:val="1"/>
      <w:numFmt w:val="decimal"/>
      <w:pStyle w:val="Pealkiri5"/>
      <w:lvlText w:val="%1.%2.%3.%4.%5"/>
      <w:lvlJc w:val="left"/>
      <w:pPr>
        <w:ind w:left="1008" w:hanging="1008"/>
      </w:pPr>
    </w:lvl>
    <w:lvl w:ilvl="5">
      <w:start w:val="1"/>
      <w:numFmt w:val="decimal"/>
      <w:pStyle w:val="Pealkiri6"/>
      <w:lvlText w:val="%1.%2.%3.%4.%5.%6"/>
      <w:lvlJc w:val="left"/>
      <w:pPr>
        <w:ind w:left="1152" w:hanging="1152"/>
      </w:pPr>
    </w:lvl>
    <w:lvl w:ilvl="6">
      <w:start w:val="1"/>
      <w:numFmt w:val="decimal"/>
      <w:pStyle w:val="Pealkiri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Pealkiri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Pealkiri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78642FB"/>
    <w:multiLevelType w:val="hybridMultilevel"/>
    <w:tmpl w:val="D26C291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AF62A6"/>
    <w:multiLevelType w:val="hybridMultilevel"/>
    <w:tmpl w:val="304C442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96CEFA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E04A2AAC">
      <w:numFmt w:val="bullet"/>
      <w:lvlText w:val="-"/>
      <w:lvlJc w:val="left"/>
      <w:pPr>
        <w:ind w:left="2340" w:hanging="360"/>
      </w:pPr>
      <w:rPr>
        <w:rFonts w:ascii="Arial" w:eastAsia="Times New Roman" w:hAnsi="Arial" w:cs="Arial" w:hint="default"/>
      </w:r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11012"/>
    <w:multiLevelType w:val="hybridMultilevel"/>
    <w:tmpl w:val="304C442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96CEFA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E04A2AAC">
      <w:numFmt w:val="bullet"/>
      <w:lvlText w:val="-"/>
      <w:lvlJc w:val="left"/>
      <w:pPr>
        <w:ind w:left="2340" w:hanging="360"/>
      </w:pPr>
      <w:rPr>
        <w:rFonts w:ascii="Arial" w:eastAsia="Times New Roman" w:hAnsi="Arial" w:cs="Arial" w:hint="default"/>
      </w:r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1B4E6F"/>
    <w:multiLevelType w:val="hybridMultilevel"/>
    <w:tmpl w:val="304C442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96CEFA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E04A2AAC">
      <w:numFmt w:val="bullet"/>
      <w:lvlText w:val="-"/>
      <w:lvlJc w:val="left"/>
      <w:pPr>
        <w:ind w:left="2340" w:hanging="360"/>
      </w:pPr>
      <w:rPr>
        <w:rFonts w:ascii="Arial" w:eastAsia="Times New Roman" w:hAnsi="Arial" w:cs="Arial" w:hint="default"/>
      </w:r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4F09B0"/>
    <w:multiLevelType w:val="hybridMultilevel"/>
    <w:tmpl w:val="AE602E6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3755FC"/>
    <w:multiLevelType w:val="hybridMultilevel"/>
    <w:tmpl w:val="C416382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4C7CD1"/>
    <w:multiLevelType w:val="hybridMultilevel"/>
    <w:tmpl w:val="6A74574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96CEFA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2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480D7F"/>
    <w:multiLevelType w:val="hybridMultilevel"/>
    <w:tmpl w:val="08D64B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E21EA6"/>
    <w:multiLevelType w:val="hybridMultilevel"/>
    <w:tmpl w:val="086A1FB2"/>
    <w:lvl w:ilvl="0" w:tplc="042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487278860">
    <w:abstractNumId w:val="0"/>
  </w:num>
  <w:num w:numId="2" w16cid:durableId="1781293890">
    <w:abstractNumId w:val="8"/>
  </w:num>
  <w:num w:numId="3" w16cid:durableId="1870989352">
    <w:abstractNumId w:val="4"/>
  </w:num>
  <w:num w:numId="4" w16cid:durableId="1763378129">
    <w:abstractNumId w:val="0"/>
  </w:num>
  <w:num w:numId="5" w16cid:durableId="686710446">
    <w:abstractNumId w:val="0"/>
  </w:num>
  <w:num w:numId="6" w16cid:durableId="327902061">
    <w:abstractNumId w:val="0"/>
  </w:num>
  <w:num w:numId="7" w16cid:durableId="2145586131">
    <w:abstractNumId w:val="0"/>
  </w:num>
  <w:num w:numId="8" w16cid:durableId="274559188">
    <w:abstractNumId w:val="0"/>
  </w:num>
  <w:num w:numId="9" w16cid:durableId="1733651235">
    <w:abstractNumId w:val="1"/>
  </w:num>
  <w:num w:numId="10" w16cid:durableId="2045209296">
    <w:abstractNumId w:val="6"/>
  </w:num>
  <w:num w:numId="11" w16cid:durableId="542595002">
    <w:abstractNumId w:val="0"/>
  </w:num>
  <w:num w:numId="12" w16cid:durableId="566845142">
    <w:abstractNumId w:val="9"/>
  </w:num>
  <w:num w:numId="13" w16cid:durableId="1355570882">
    <w:abstractNumId w:val="7"/>
  </w:num>
  <w:num w:numId="14" w16cid:durableId="1021125878">
    <w:abstractNumId w:val="0"/>
  </w:num>
  <w:num w:numId="15" w16cid:durableId="573397878">
    <w:abstractNumId w:val="5"/>
  </w:num>
  <w:num w:numId="16" w16cid:durableId="813915721">
    <w:abstractNumId w:val="0"/>
  </w:num>
  <w:num w:numId="17" w16cid:durableId="181208398">
    <w:abstractNumId w:val="2"/>
  </w:num>
  <w:num w:numId="18" w16cid:durableId="1894267206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attachedTemplate r:id="rId1"/>
  <w:mailMerge>
    <w:mainDocumentType w:val="mailingLabels"/>
    <w:dataType w:val="textFile"/>
    <w:activeRecord w:val="-1"/>
    <w:odso/>
  </w:mailMerge>
  <w:revisionView w:inkAnnotations="0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152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73FE"/>
    <w:rsid w:val="0000089C"/>
    <w:rsid w:val="00002BCB"/>
    <w:rsid w:val="00003712"/>
    <w:rsid w:val="000037F5"/>
    <w:rsid w:val="0000481E"/>
    <w:rsid w:val="0000570E"/>
    <w:rsid w:val="000073FB"/>
    <w:rsid w:val="00011321"/>
    <w:rsid w:val="0001169E"/>
    <w:rsid w:val="000128D2"/>
    <w:rsid w:val="00014771"/>
    <w:rsid w:val="000203CF"/>
    <w:rsid w:val="00021BCB"/>
    <w:rsid w:val="00023BB9"/>
    <w:rsid w:val="00024A20"/>
    <w:rsid w:val="00025499"/>
    <w:rsid w:val="00025DF0"/>
    <w:rsid w:val="000277A2"/>
    <w:rsid w:val="000279B7"/>
    <w:rsid w:val="00030295"/>
    <w:rsid w:val="00030B43"/>
    <w:rsid w:val="0003188F"/>
    <w:rsid w:val="00031F97"/>
    <w:rsid w:val="00036196"/>
    <w:rsid w:val="00036C73"/>
    <w:rsid w:val="00037EB0"/>
    <w:rsid w:val="0004175A"/>
    <w:rsid w:val="00043C71"/>
    <w:rsid w:val="00044C27"/>
    <w:rsid w:val="00044EFC"/>
    <w:rsid w:val="00045F08"/>
    <w:rsid w:val="0004601B"/>
    <w:rsid w:val="0004676A"/>
    <w:rsid w:val="000478FC"/>
    <w:rsid w:val="000511B2"/>
    <w:rsid w:val="00051849"/>
    <w:rsid w:val="00053F30"/>
    <w:rsid w:val="00054D3B"/>
    <w:rsid w:val="00055294"/>
    <w:rsid w:val="0005712B"/>
    <w:rsid w:val="00057F2C"/>
    <w:rsid w:val="00061BFD"/>
    <w:rsid w:val="00063744"/>
    <w:rsid w:val="000661FC"/>
    <w:rsid w:val="00066B1F"/>
    <w:rsid w:val="00075138"/>
    <w:rsid w:val="00075979"/>
    <w:rsid w:val="000760F2"/>
    <w:rsid w:val="000804BF"/>
    <w:rsid w:val="00081CC0"/>
    <w:rsid w:val="00082126"/>
    <w:rsid w:val="00082328"/>
    <w:rsid w:val="00082E14"/>
    <w:rsid w:val="00082F77"/>
    <w:rsid w:val="000848EE"/>
    <w:rsid w:val="00085338"/>
    <w:rsid w:val="000909AA"/>
    <w:rsid w:val="000929DD"/>
    <w:rsid w:val="00095512"/>
    <w:rsid w:val="00095C23"/>
    <w:rsid w:val="00096338"/>
    <w:rsid w:val="00096ED3"/>
    <w:rsid w:val="000A6EB4"/>
    <w:rsid w:val="000A7EF1"/>
    <w:rsid w:val="000B0CC7"/>
    <w:rsid w:val="000B15CF"/>
    <w:rsid w:val="000B207A"/>
    <w:rsid w:val="000B29FB"/>
    <w:rsid w:val="000B4E52"/>
    <w:rsid w:val="000B7907"/>
    <w:rsid w:val="000C27B0"/>
    <w:rsid w:val="000C33F9"/>
    <w:rsid w:val="000C5516"/>
    <w:rsid w:val="000C58A0"/>
    <w:rsid w:val="000C5E51"/>
    <w:rsid w:val="000C7A17"/>
    <w:rsid w:val="000D02F8"/>
    <w:rsid w:val="000D04C9"/>
    <w:rsid w:val="000D191D"/>
    <w:rsid w:val="000D62E8"/>
    <w:rsid w:val="000D748B"/>
    <w:rsid w:val="000D7DA1"/>
    <w:rsid w:val="000E10D1"/>
    <w:rsid w:val="000E22AC"/>
    <w:rsid w:val="000E7F34"/>
    <w:rsid w:val="000F0983"/>
    <w:rsid w:val="000F0A15"/>
    <w:rsid w:val="000F0C16"/>
    <w:rsid w:val="000F0E84"/>
    <w:rsid w:val="000F121A"/>
    <w:rsid w:val="000F4342"/>
    <w:rsid w:val="000F6B7A"/>
    <w:rsid w:val="000F7E15"/>
    <w:rsid w:val="00100DBF"/>
    <w:rsid w:val="0010385B"/>
    <w:rsid w:val="00104467"/>
    <w:rsid w:val="00104BB5"/>
    <w:rsid w:val="00105AEE"/>
    <w:rsid w:val="00106325"/>
    <w:rsid w:val="001065D1"/>
    <w:rsid w:val="001067F7"/>
    <w:rsid w:val="0010771A"/>
    <w:rsid w:val="00107BAA"/>
    <w:rsid w:val="001164F6"/>
    <w:rsid w:val="00121754"/>
    <w:rsid w:val="001248E8"/>
    <w:rsid w:val="00126D5E"/>
    <w:rsid w:val="00130DD4"/>
    <w:rsid w:val="001323AB"/>
    <w:rsid w:val="00133BE8"/>
    <w:rsid w:val="001346EF"/>
    <w:rsid w:val="00142F69"/>
    <w:rsid w:val="0014391E"/>
    <w:rsid w:val="00144067"/>
    <w:rsid w:val="00144BD8"/>
    <w:rsid w:val="00144D3E"/>
    <w:rsid w:val="00144FC7"/>
    <w:rsid w:val="00146003"/>
    <w:rsid w:val="001476EF"/>
    <w:rsid w:val="0015087E"/>
    <w:rsid w:val="00151598"/>
    <w:rsid w:val="0015447F"/>
    <w:rsid w:val="00154812"/>
    <w:rsid w:val="00157EA2"/>
    <w:rsid w:val="001630D8"/>
    <w:rsid w:val="00163560"/>
    <w:rsid w:val="00163677"/>
    <w:rsid w:val="001709A9"/>
    <w:rsid w:val="00171524"/>
    <w:rsid w:val="00172C82"/>
    <w:rsid w:val="00174A2C"/>
    <w:rsid w:val="0017689E"/>
    <w:rsid w:val="00176B81"/>
    <w:rsid w:val="00184650"/>
    <w:rsid w:val="001861D9"/>
    <w:rsid w:val="001873DE"/>
    <w:rsid w:val="00190933"/>
    <w:rsid w:val="00190B12"/>
    <w:rsid w:val="00190B25"/>
    <w:rsid w:val="00191136"/>
    <w:rsid w:val="00191987"/>
    <w:rsid w:val="00191DB9"/>
    <w:rsid w:val="0019245C"/>
    <w:rsid w:val="00192741"/>
    <w:rsid w:val="0019361A"/>
    <w:rsid w:val="00195BAE"/>
    <w:rsid w:val="00197794"/>
    <w:rsid w:val="001A1AA6"/>
    <w:rsid w:val="001A1BA1"/>
    <w:rsid w:val="001A3B16"/>
    <w:rsid w:val="001A3F86"/>
    <w:rsid w:val="001A4C52"/>
    <w:rsid w:val="001A574D"/>
    <w:rsid w:val="001A76E8"/>
    <w:rsid w:val="001B10FF"/>
    <w:rsid w:val="001B2373"/>
    <w:rsid w:val="001B3500"/>
    <w:rsid w:val="001B3DEE"/>
    <w:rsid w:val="001B5069"/>
    <w:rsid w:val="001B5D89"/>
    <w:rsid w:val="001B714A"/>
    <w:rsid w:val="001C1A34"/>
    <w:rsid w:val="001C1CC7"/>
    <w:rsid w:val="001C2ABA"/>
    <w:rsid w:val="001C38D9"/>
    <w:rsid w:val="001C405E"/>
    <w:rsid w:val="001C46C9"/>
    <w:rsid w:val="001C4D6C"/>
    <w:rsid w:val="001C50A1"/>
    <w:rsid w:val="001C5CD1"/>
    <w:rsid w:val="001D0581"/>
    <w:rsid w:val="001D171B"/>
    <w:rsid w:val="001D5B16"/>
    <w:rsid w:val="001D6389"/>
    <w:rsid w:val="001E12E3"/>
    <w:rsid w:val="001E3A87"/>
    <w:rsid w:val="001E5F70"/>
    <w:rsid w:val="001E656D"/>
    <w:rsid w:val="001F0932"/>
    <w:rsid w:val="001F1F81"/>
    <w:rsid w:val="001F23D7"/>
    <w:rsid w:val="001F3BB2"/>
    <w:rsid w:val="001F40E6"/>
    <w:rsid w:val="001F452B"/>
    <w:rsid w:val="001F48F0"/>
    <w:rsid w:val="002000AE"/>
    <w:rsid w:val="00200196"/>
    <w:rsid w:val="0020062E"/>
    <w:rsid w:val="00201106"/>
    <w:rsid w:val="00204CF6"/>
    <w:rsid w:val="00206A2B"/>
    <w:rsid w:val="00206A80"/>
    <w:rsid w:val="0020723F"/>
    <w:rsid w:val="0021050F"/>
    <w:rsid w:val="00211FA9"/>
    <w:rsid w:val="002131D5"/>
    <w:rsid w:val="0021337C"/>
    <w:rsid w:val="00214ADD"/>
    <w:rsid w:val="002179A7"/>
    <w:rsid w:val="00221760"/>
    <w:rsid w:val="00222DB1"/>
    <w:rsid w:val="00222E69"/>
    <w:rsid w:val="002243D1"/>
    <w:rsid w:val="00227576"/>
    <w:rsid w:val="00227922"/>
    <w:rsid w:val="002301F9"/>
    <w:rsid w:val="00237138"/>
    <w:rsid w:val="002421CF"/>
    <w:rsid w:val="002433E2"/>
    <w:rsid w:val="00245111"/>
    <w:rsid w:val="00250062"/>
    <w:rsid w:val="00250D4F"/>
    <w:rsid w:val="00252819"/>
    <w:rsid w:val="0025297F"/>
    <w:rsid w:val="00254CE1"/>
    <w:rsid w:val="00254ED4"/>
    <w:rsid w:val="00255F3B"/>
    <w:rsid w:val="00260B24"/>
    <w:rsid w:val="00261883"/>
    <w:rsid w:val="002627DC"/>
    <w:rsid w:val="00264495"/>
    <w:rsid w:val="00265082"/>
    <w:rsid w:val="00270C14"/>
    <w:rsid w:val="00270EC9"/>
    <w:rsid w:val="002730DF"/>
    <w:rsid w:val="0027596D"/>
    <w:rsid w:val="00276D3C"/>
    <w:rsid w:val="002777AA"/>
    <w:rsid w:val="002779FA"/>
    <w:rsid w:val="00277A49"/>
    <w:rsid w:val="00280061"/>
    <w:rsid w:val="00285B85"/>
    <w:rsid w:val="00296B83"/>
    <w:rsid w:val="002A09EE"/>
    <w:rsid w:val="002A160F"/>
    <w:rsid w:val="002A426C"/>
    <w:rsid w:val="002A5387"/>
    <w:rsid w:val="002A6B2C"/>
    <w:rsid w:val="002A6B85"/>
    <w:rsid w:val="002A79A0"/>
    <w:rsid w:val="002B2759"/>
    <w:rsid w:val="002B36DB"/>
    <w:rsid w:val="002B623A"/>
    <w:rsid w:val="002B730B"/>
    <w:rsid w:val="002C0847"/>
    <w:rsid w:val="002C31F7"/>
    <w:rsid w:val="002C3A34"/>
    <w:rsid w:val="002C3C78"/>
    <w:rsid w:val="002C4411"/>
    <w:rsid w:val="002C62D0"/>
    <w:rsid w:val="002C7FDF"/>
    <w:rsid w:val="002D0A00"/>
    <w:rsid w:val="002D11B3"/>
    <w:rsid w:val="002D381F"/>
    <w:rsid w:val="002D3879"/>
    <w:rsid w:val="002D3FC7"/>
    <w:rsid w:val="002D4C6E"/>
    <w:rsid w:val="002E060B"/>
    <w:rsid w:val="002E2282"/>
    <w:rsid w:val="002E2A12"/>
    <w:rsid w:val="002E3E84"/>
    <w:rsid w:val="002E771B"/>
    <w:rsid w:val="002F0312"/>
    <w:rsid w:val="002F2CB1"/>
    <w:rsid w:val="002F30B5"/>
    <w:rsid w:val="002F4BF2"/>
    <w:rsid w:val="002F527D"/>
    <w:rsid w:val="002F731F"/>
    <w:rsid w:val="00300204"/>
    <w:rsid w:val="00302896"/>
    <w:rsid w:val="003034D0"/>
    <w:rsid w:val="00305FC4"/>
    <w:rsid w:val="003069D2"/>
    <w:rsid w:val="00306F6F"/>
    <w:rsid w:val="00310A3B"/>
    <w:rsid w:val="00311232"/>
    <w:rsid w:val="00311592"/>
    <w:rsid w:val="00315BB0"/>
    <w:rsid w:val="00316450"/>
    <w:rsid w:val="00316E84"/>
    <w:rsid w:val="00317142"/>
    <w:rsid w:val="0032122A"/>
    <w:rsid w:val="00323A69"/>
    <w:rsid w:val="003300C3"/>
    <w:rsid w:val="00330B92"/>
    <w:rsid w:val="0033165D"/>
    <w:rsid w:val="00332CEF"/>
    <w:rsid w:val="00333473"/>
    <w:rsid w:val="003335A7"/>
    <w:rsid w:val="00333D8E"/>
    <w:rsid w:val="003341F5"/>
    <w:rsid w:val="003354E9"/>
    <w:rsid w:val="00335674"/>
    <w:rsid w:val="0033650B"/>
    <w:rsid w:val="00336F04"/>
    <w:rsid w:val="00337892"/>
    <w:rsid w:val="00337BD3"/>
    <w:rsid w:val="00337DD0"/>
    <w:rsid w:val="0034034E"/>
    <w:rsid w:val="00345DB0"/>
    <w:rsid w:val="00346D64"/>
    <w:rsid w:val="00352E4B"/>
    <w:rsid w:val="00353CD5"/>
    <w:rsid w:val="003571B5"/>
    <w:rsid w:val="00360E84"/>
    <w:rsid w:val="0036117A"/>
    <w:rsid w:val="0036385F"/>
    <w:rsid w:val="00363D3E"/>
    <w:rsid w:val="00363D69"/>
    <w:rsid w:val="00367112"/>
    <w:rsid w:val="0037055A"/>
    <w:rsid w:val="003706AC"/>
    <w:rsid w:val="003754CE"/>
    <w:rsid w:val="00376355"/>
    <w:rsid w:val="00376932"/>
    <w:rsid w:val="00376F04"/>
    <w:rsid w:val="00380894"/>
    <w:rsid w:val="00380DDD"/>
    <w:rsid w:val="00385AAA"/>
    <w:rsid w:val="00386869"/>
    <w:rsid w:val="00386E2D"/>
    <w:rsid w:val="00386EB2"/>
    <w:rsid w:val="003870F8"/>
    <w:rsid w:val="00387851"/>
    <w:rsid w:val="00387B23"/>
    <w:rsid w:val="00392496"/>
    <w:rsid w:val="00392685"/>
    <w:rsid w:val="0039285B"/>
    <w:rsid w:val="00396641"/>
    <w:rsid w:val="00396F6E"/>
    <w:rsid w:val="003A22FC"/>
    <w:rsid w:val="003A29A4"/>
    <w:rsid w:val="003A764E"/>
    <w:rsid w:val="003A7781"/>
    <w:rsid w:val="003B3471"/>
    <w:rsid w:val="003B71F2"/>
    <w:rsid w:val="003C039D"/>
    <w:rsid w:val="003C3D50"/>
    <w:rsid w:val="003C7870"/>
    <w:rsid w:val="003D026E"/>
    <w:rsid w:val="003D0AD0"/>
    <w:rsid w:val="003D230C"/>
    <w:rsid w:val="003D309A"/>
    <w:rsid w:val="003D4C9E"/>
    <w:rsid w:val="003D58AC"/>
    <w:rsid w:val="003D7E4B"/>
    <w:rsid w:val="003E01A8"/>
    <w:rsid w:val="003E547C"/>
    <w:rsid w:val="003E614C"/>
    <w:rsid w:val="003F00AD"/>
    <w:rsid w:val="003F0499"/>
    <w:rsid w:val="003F0A6A"/>
    <w:rsid w:val="003F2E70"/>
    <w:rsid w:val="003F3FD9"/>
    <w:rsid w:val="003F428D"/>
    <w:rsid w:val="003F7F47"/>
    <w:rsid w:val="00402839"/>
    <w:rsid w:val="004033E4"/>
    <w:rsid w:val="0040495E"/>
    <w:rsid w:val="00404FD1"/>
    <w:rsid w:val="00405B53"/>
    <w:rsid w:val="004069D2"/>
    <w:rsid w:val="00406A34"/>
    <w:rsid w:val="00406F20"/>
    <w:rsid w:val="00411E19"/>
    <w:rsid w:val="00412A63"/>
    <w:rsid w:val="00412B70"/>
    <w:rsid w:val="004207DD"/>
    <w:rsid w:val="00421C1D"/>
    <w:rsid w:val="00426209"/>
    <w:rsid w:val="00426689"/>
    <w:rsid w:val="00427B65"/>
    <w:rsid w:val="00427F97"/>
    <w:rsid w:val="00431E87"/>
    <w:rsid w:val="00433B00"/>
    <w:rsid w:val="00434A53"/>
    <w:rsid w:val="004402DF"/>
    <w:rsid w:val="004416EF"/>
    <w:rsid w:val="00441A39"/>
    <w:rsid w:val="00442036"/>
    <w:rsid w:val="00442B73"/>
    <w:rsid w:val="00443671"/>
    <w:rsid w:val="00450607"/>
    <w:rsid w:val="00451B82"/>
    <w:rsid w:val="00453D2D"/>
    <w:rsid w:val="00453E53"/>
    <w:rsid w:val="00457AD8"/>
    <w:rsid w:val="00457FD1"/>
    <w:rsid w:val="00463B25"/>
    <w:rsid w:val="00465641"/>
    <w:rsid w:val="004659E3"/>
    <w:rsid w:val="00470C98"/>
    <w:rsid w:val="0047411C"/>
    <w:rsid w:val="00474CE9"/>
    <w:rsid w:val="00476F60"/>
    <w:rsid w:val="004770F3"/>
    <w:rsid w:val="004858A2"/>
    <w:rsid w:val="0048678D"/>
    <w:rsid w:val="00487829"/>
    <w:rsid w:val="004878C1"/>
    <w:rsid w:val="004911A7"/>
    <w:rsid w:val="00492348"/>
    <w:rsid w:val="004934BD"/>
    <w:rsid w:val="00493FA3"/>
    <w:rsid w:val="00497594"/>
    <w:rsid w:val="004A0C12"/>
    <w:rsid w:val="004A771A"/>
    <w:rsid w:val="004B2C21"/>
    <w:rsid w:val="004B3385"/>
    <w:rsid w:val="004B5351"/>
    <w:rsid w:val="004C135A"/>
    <w:rsid w:val="004C346A"/>
    <w:rsid w:val="004C418D"/>
    <w:rsid w:val="004C5147"/>
    <w:rsid w:val="004C7119"/>
    <w:rsid w:val="004D0568"/>
    <w:rsid w:val="004D0708"/>
    <w:rsid w:val="004D1863"/>
    <w:rsid w:val="004D2CCF"/>
    <w:rsid w:val="004D3963"/>
    <w:rsid w:val="004D4E87"/>
    <w:rsid w:val="004D5BBD"/>
    <w:rsid w:val="004D6A2B"/>
    <w:rsid w:val="004D727C"/>
    <w:rsid w:val="004E0982"/>
    <w:rsid w:val="004E2837"/>
    <w:rsid w:val="004E327F"/>
    <w:rsid w:val="004E5318"/>
    <w:rsid w:val="004E74EF"/>
    <w:rsid w:val="004E7E62"/>
    <w:rsid w:val="004F13DA"/>
    <w:rsid w:val="004F28CE"/>
    <w:rsid w:val="004F2C12"/>
    <w:rsid w:val="004F2F1C"/>
    <w:rsid w:val="004F33B2"/>
    <w:rsid w:val="004F495E"/>
    <w:rsid w:val="004F7422"/>
    <w:rsid w:val="00502D69"/>
    <w:rsid w:val="00503B09"/>
    <w:rsid w:val="00504037"/>
    <w:rsid w:val="00506806"/>
    <w:rsid w:val="00510336"/>
    <w:rsid w:val="00511D4D"/>
    <w:rsid w:val="005126E5"/>
    <w:rsid w:val="00512954"/>
    <w:rsid w:val="00516776"/>
    <w:rsid w:val="00517A3F"/>
    <w:rsid w:val="00523957"/>
    <w:rsid w:val="005313D2"/>
    <w:rsid w:val="00533070"/>
    <w:rsid w:val="005348FF"/>
    <w:rsid w:val="005375A6"/>
    <w:rsid w:val="0054113F"/>
    <w:rsid w:val="00541B10"/>
    <w:rsid w:val="005440F1"/>
    <w:rsid w:val="0054441D"/>
    <w:rsid w:val="00544C60"/>
    <w:rsid w:val="005470F2"/>
    <w:rsid w:val="00547875"/>
    <w:rsid w:val="00550159"/>
    <w:rsid w:val="00551E92"/>
    <w:rsid w:val="00553288"/>
    <w:rsid w:val="00553923"/>
    <w:rsid w:val="00554A8A"/>
    <w:rsid w:val="00555CFF"/>
    <w:rsid w:val="00556476"/>
    <w:rsid w:val="00557972"/>
    <w:rsid w:val="0056090F"/>
    <w:rsid w:val="0056135D"/>
    <w:rsid w:val="005613A8"/>
    <w:rsid w:val="0056489E"/>
    <w:rsid w:val="005651B2"/>
    <w:rsid w:val="0056531C"/>
    <w:rsid w:val="005658FD"/>
    <w:rsid w:val="00566192"/>
    <w:rsid w:val="00566D7F"/>
    <w:rsid w:val="005675EE"/>
    <w:rsid w:val="005725C1"/>
    <w:rsid w:val="00573E4C"/>
    <w:rsid w:val="00574247"/>
    <w:rsid w:val="005767A8"/>
    <w:rsid w:val="00577C4B"/>
    <w:rsid w:val="00581F09"/>
    <w:rsid w:val="00583AC0"/>
    <w:rsid w:val="00586925"/>
    <w:rsid w:val="00587CB4"/>
    <w:rsid w:val="005908EC"/>
    <w:rsid w:val="0059171C"/>
    <w:rsid w:val="005919F4"/>
    <w:rsid w:val="00591D38"/>
    <w:rsid w:val="00591F9C"/>
    <w:rsid w:val="005937E4"/>
    <w:rsid w:val="00594830"/>
    <w:rsid w:val="005959D9"/>
    <w:rsid w:val="00596712"/>
    <w:rsid w:val="005967C8"/>
    <w:rsid w:val="005A1462"/>
    <w:rsid w:val="005A2C77"/>
    <w:rsid w:val="005A37C5"/>
    <w:rsid w:val="005A3D9D"/>
    <w:rsid w:val="005A6614"/>
    <w:rsid w:val="005A67DD"/>
    <w:rsid w:val="005A780D"/>
    <w:rsid w:val="005B0E4F"/>
    <w:rsid w:val="005B122F"/>
    <w:rsid w:val="005B2664"/>
    <w:rsid w:val="005B2DAE"/>
    <w:rsid w:val="005B4114"/>
    <w:rsid w:val="005B5045"/>
    <w:rsid w:val="005B7980"/>
    <w:rsid w:val="005C0E01"/>
    <w:rsid w:val="005C2FC0"/>
    <w:rsid w:val="005C3455"/>
    <w:rsid w:val="005C3F58"/>
    <w:rsid w:val="005C4285"/>
    <w:rsid w:val="005C470C"/>
    <w:rsid w:val="005C68C5"/>
    <w:rsid w:val="005D10AB"/>
    <w:rsid w:val="005D2072"/>
    <w:rsid w:val="005D2239"/>
    <w:rsid w:val="005D2A01"/>
    <w:rsid w:val="005D2EFE"/>
    <w:rsid w:val="005E0224"/>
    <w:rsid w:val="005E352E"/>
    <w:rsid w:val="005E7773"/>
    <w:rsid w:val="005F2C37"/>
    <w:rsid w:val="005F40BF"/>
    <w:rsid w:val="005F56A0"/>
    <w:rsid w:val="005F63F6"/>
    <w:rsid w:val="00601EB2"/>
    <w:rsid w:val="00602BDC"/>
    <w:rsid w:val="00605868"/>
    <w:rsid w:val="00610318"/>
    <w:rsid w:val="00610DC0"/>
    <w:rsid w:val="006121CC"/>
    <w:rsid w:val="00612363"/>
    <w:rsid w:val="006123C0"/>
    <w:rsid w:val="006151F7"/>
    <w:rsid w:val="0061649A"/>
    <w:rsid w:val="006207CE"/>
    <w:rsid w:val="00620F5E"/>
    <w:rsid w:val="0062220C"/>
    <w:rsid w:val="00622DBB"/>
    <w:rsid w:val="006237C2"/>
    <w:rsid w:val="00625A6E"/>
    <w:rsid w:val="00625BD1"/>
    <w:rsid w:val="006331D6"/>
    <w:rsid w:val="006345E8"/>
    <w:rsid w:val="0063462F"/>
    <w:rsid w:val="00634E83"/>
    <w:rsid w:val="00636149"/>
    <w:rsid w:val="00637573"/>
    <w:rsid w:val="00637AC1"/>
    <w:rsid w:val="00641F9A"/>
    <w:rsid w:val="006425C7"/>
    <w:rsid w:val="0064489C"/>
    <w:rsid w:val="00647F79"/>
    <w:rsid w:val="0065215C"/>
    <w:rsid w:val="00652EBB"/>
    <w:rsid w:val="00652F2B"/>
    <w:rsid w:val="00653D5F"/>
    <w:rsid w:val="0065594A"/>
    <w:rsid w:val="00655A90"/>
    <w:rsid w:val="00655CC0"/>
    <w:rsid w:val="0065646D"/>
    <w:rsid w:val="00656C32"/>
    <w:rsid w:val="006631C3"/>
    <w:rsid w:val="0066483C"/>
    <w:rsid w:val="00664AFE"/>
    <w:rsid w:val="00670E12"/>
    <w:rsid w:val="00671C5A"/>
    <w:rsid w:val="00677A12"/>
    <w:rsid w:val="00680204"/>
    <w:rsid w:val="00681034"/>
    <w:rsid w:val="0068143F"/>
    <w:rsid w:val="006817B0"/>
    <w:rsid w:val="00683059"/>
    <w:rsid w:val="00683134"/>
    <w:rsid w:val="00684BDB"/>
    <w:rsid w:val="00685698"/>
    <w:rsid w:val="00686275"/>
    <w:rsid w:val="0068797F"/>
    <w:rsid w:val="00687B96"/>
    <w:rsid w:val="006904F1"/>
    <w:rsid w:val="006940B6"/>
    <w:rsid w:val="00695601"/>
    <w:rsid w:val="00696C75"/>
    <w:rsid w:val="00696CF9"/>
    <w:rsid w:val="00697025"/>
    <w:rsid w:val="00697FFA"/>
    <w:rsid w:val="006A1DE6"/>
    <w:rsid w:val="006A289A"/>
    <w:rsid w:val="006A3CE6"/>
    <w:rsid w:val="006A71A2"/>
    <w:rsid w:val="006B15CB"/>
    <w:rsid w:val="006B1949"/>
    <w:rsid w:val="006B1D1A"/>
    <w:rsid w:val="006B4F0B"/>
    <w:rsid w:val="006B5A31"/>
    <w:rsid w:val="006B6D77"/>
    <w:rsid w:val="006B7575"/>
    <w:rsid w:val="006C1A0B"/>
    <w:rsid w:val="006C3155"/>
    <w:rsid w:val="006C36DF"/>
    <w:rsid w:val="006C6840"/>
    <w:rsid w:val="006C76EB"/>
    <w:rsid w:val="006D0108"/>
    <w:rsid w:val="006D268C"/>
    <w:rsid w:val="006D30D4"/>
    <w:rsid w:val="006D50FC"/>
    <w:rsid w:val="006D75A9"/>
    <w:rsid w:val="006E1DE9"/>
    <w:rsid w:val="006E2C4B"/>
    <w:rsid w:val="006E45A4"/>
    <w:rsid w:val="006E4A1B"/>
    <w:rsid w:val="006E4CEC"/>
    <w:rsid w:val="006E547F"/>
    <w:rsid w:val="006E6B22"/>
    <w:rsid w:val="006E6BB0"/>
    <w:rsid w:val="006F018B"/>
    <w:rsid w:val="006F0AF4"/>
    <w:rsid w:val="006F1DF0"/>
    <w:rsid w:val="006F2C6F"/>
    <w:rsid w:val="006F373A"/>
    <w:rsid w:val="006F4D31"/>
    <w:rsid w:val="006F5D1A"/>
    <w:rsid w:val="006F620A"/>
    <w:rsid w:val="006F6AC2"/>
    <w:rsid w:val="0070045F"/>
    <w:rsid w:val="00702A80"/>
    <w:rsid w:val="007108AA"/>
    <w:rsid w:val="00714817"/>
    <w:rsid w:val="007153D6"/>
    <w:rsid w:val="00715DB6"/>
    <w:rsid w:val="00721F50"/>
    <w:rsid w:val="00723FE6"/>
    <w:rsid w:val="007242B5"/>
    <w:rsid w:val="00730C9E"/>
    <w:rsid w:val="00732BD3"/>
    <w:rsid w:val="00734599"/>
    <w:rsid w:val="0073463B"/>
    <w:rsid w:val="0073534C"/>
    <w:rsid w:val="00743552"/>
    <w:rsid w:val="007469A2"/>
    <w:rsid w:val="00754902"/>
    <w:rsid w:val="007563D6"/>
    <w:rsid w:val="007578A3"/>
    <w:rsid w:val="00763774"/>
    <w:rsid w:val="00764151"/>
    <w:rsid w:val="007653F3"/>
    <w:rsid w:val="007663AF"/>
    <w:rsid w:val="00766C06"/>
    <w:rsid w:val="00772346"/>
    <w:rsid w:val="007731C9"/>
    <w:rsid w:val="0077372C"/>
    <w:rsid w:val="00773D72"/>
    <w:rsid w:val="007750DE"/>
    <w:rsid w:val="00776A93"/>
    <w:rsid w:val="00780691"/>
    <w:rsid w:val="007814ED"/>
    <w:rsid w:val="0078188E"/>
    <w:rsid w:val="00784D19"/>
    <w:rsid w:val="00787A66"/>
    <w:rsid w:val="00787B86"/>
    <w:rsid w:val="00787EA8"/>
    <w:rsid w:val="007920D4"/>
    <w:rsid w:val="007941AA"/>
    <w:rsid w:val="007945A6"/>
    <w:rsid w:val="007946B0"/>
    <w:rsid w:val="00795291"/>
    <w:rsid w:val="0079732D"/>
    <w:rsid w:val="007A0675"/>
    <w:rsid w:val="007A23CA"/>
    <w:rsid w:val="007A4538"/>
    <w:rsid w:val="007A4BE3"/>
    <w:rsid w:val="007A5BEB"/>
    <w:rsid w:val="007A7867"/>
    <w:rsid w:val="007A7958"/>
    <w:rsid w:val="007B1600"/>
    <w:rsid w:val="007B40F3"/>
    <w:rsid w:val="007B443D"/>
    <w:rsid w:val="007B78FC"/>
    <w:rsid w:val="007C40FF"/>
    <w:rsid w:val="007C431B"/>
    <w:rsid w:val="007C6670"/>
    <w:rsid w:val="007C6784"/>
    <w:rsid w:val="007C70C6"/>
    <w:rsid w:val="007D02F0"/>
    <w:rsid w:val="007D0CDB"/>
    <w:rsid w:val="007D154F"/>
    <w:rsid w:val="007D2019"/>
    <w:rsid w:val="007D2683"/>
    <w:rsid w:val="007D3DFC"/>
    <w:rsid w:val="007D48C8"/>
    <w:rsid w:val="007D611F"/>
    <w:rsid w:val="007D6C35"/>
    <w:rsid w:val="007D6DCA"/>
    <w:rsid w:val="007D79AB"/>
    <w:rsid w:val="007E0465"/>
    <w:rsid w:val="007E1339"/>
    <w:rsid w:val="007E3A6F"/>
    <w:rsid w:val="007E4A3B"/>
    <w:rsid w:val="007E6F1D"/>
    <w:rsid w:val="007E77B5"/>
    <w:rsid w:val="007F0633"/>
    <w:rsid w:val="007F0E07"/>
    <w:rsid w:val="007F0FB1"/>
    <w:rsid w:val="007F1618"/>
    <w:rsid w:val="007F281F"/>
    <w:rsid w:val="007F2F5D"/>
    <w:rsid w:val="007F377A"/>
    <w:rsid w:val="007F6E4E"/>
    <w:rsid w:val="00801DD3"/>
    <w:rsid w:val="00802306"/>
    <w:rsid w:val="00802D91"/>
    <w:rsid w:val="00806745"/>
    <w:rsid w:val="00806FEC"/>
    <w:rsid w:val="0081000F"/>
    <w:rsid w:val="00810538"/>
    <w:rsid w:val="00810E49"/>
    <w:rsid w:val="008149F6"/>
    <w:rsid w:val="00814F6E"/>
    <w:rsid w:val="008156EC"/>
    <w:rsid w:val="0081582B"/>
    <w:rsid w:val="0082060F"/>
    <w:rsid w:val="00820C6C"/>
    <w:rsid w:val="008235C9"/>
    <w:rsid w:val="00824FE4"/>
    <w:rsid w:val="00825702"/>
    <w:rsid w:val="00826928"/>
    <w:rsid w:val="00826D8F"/>
    <w:rsid w:val="008279F4"/>
    <w:rsid w:val="00827DFC"/>
    <w:rsid w:val="008304A6"/>
    <w:rsid w:val="0083121A"/>
    <w:rsid w:val="00831230"/>
    <w:rsid w:val="0083234F"/>
    <w:rsid w:val="00832F4B"/>
    <w:rsid w:val="00836F16"/>
    <w:rsid w:val="008376D5"/>
    <w:rsid w:val="00840C51"/>
    <w:rsid w:val="00841724"/>
    <w:rsid w:val="008421E6"/>
    <w:rsid w:val="00842CC4"/>
    <w:rsid w:val="008434D3"/>
    <w:rsid w:val="008458AA"/>
    <w:rsid w:val="00845E7C"/>
    <w:rsid w:val="00846B85"/>
    <w:rsid w:val="00846D73"/>
    <w:rsid w:val="00847B10"/>
    <w:rsid w:val="00847B72"/>
    <w:rsid w:val="00851284"/>
    <w:rsid w:val="0085186B"/>
    <w:rsid w:val="00851B25"/>
    <w:rsid w:val="008523D9"/>
    <w:rsid w:val="008531D9"/>
    <w:rsid w:val="008542FE"/>
    <w:rsid w:val="0085508E"/>
    <w:rsid w:val="0085586E"/>
    <w:rsid w:val="00855F75"/>
    <w:rsid w:val="0085685F"/>
    <w:rsid w:val="00864057"/>
    <w:rsid w:val="008650A4"/>
    <w:rsid w:val="008723D0"/>
    <w:rsid w:val="0087502D"/>
    <w:rsid w:val="00875295"/>
    <w:rsid w:val="008773EB"/>
    <w:rsid w:val="00877C32"/>
    <w:rsid w:val="00883DA1"/>
    <w:rsid w:val="0088412B"/>
    <w:rsid w:val="00884D59"/>
    <w:rsid w:val="008901CB"/>
    <w:rsid w:val="0089645C"/>
    <w:rsid w:val="00896F7A"/>
    <w:rsid w:val="008A0150"/>
    <w:rsid w:val="008A0FEE"/>
    <w:rsid w:val="008A297F"/>
    <w:rsid w:val="008A2B26"/>
    <w:rsid w:val="008B123A"/>
    <w:rsid w:val="008B3A9C"/>
    <w:rsid w:val="008B44F1"/>
    <w:rsid w:val="008B4608"/>
    <w:rsid w:val="008B4920"/>
    <w:rsid w:val="008B5719"/>
    <w:rsid w:val="008B6668"/>
    <w:rsid w:val="008B7239"/>
    <w:rsid w:val="008C07AA"/>
    <w:rsid w:val="008C21A4"/>
    <w:rsid w:val="008C3103"/>
    <w:rsid w:val="008C64F7"/>
    <w:rsid w:val="008C6BA0"/>
    <w:rsid w:val="008C6D9E"/>
    <w:rsid w:val="008D1C17"/>
    <w:rsid w:val="008D2E8F"/>
    <w:rsid w:val="008D41A4"/>
    <w:rsid w:val="008D6067"/>
    <w:rsid w:val="008E078A"/>
    <w:rsid w:val="008E1F28"/>
    <w:rsid w:val="008E57F9"/>
    <w:rsid w:val="008E6B95"/>
    <w:rsid w:val="008F0449"/>
    <w:rsid w:val="008F0D31"/>
    <w:rsid w:val="008F1F19"/>
    <w:rsid w:val="008F438A"/>
    <w:rsid w:val="008F569B"/>
    <w:rsid w:val="009017CC"/>
    <w:rsid w:val="00902EA9"/>
    <w:rsid w:val="009038A1"/>
    <w:rsid w:val="0090415B"/>
    <w:rsid w:val="009051AE"/>
    <w:rsid w:val="0090682D"/>
    <w:rsid w:val="00907248"/>
    <w:rsid w:val="009078DB"/>
    <w:rsid w:val="00910AC0"/>
    <w:rsid w:val="00912478"/>
    <w:rsid w:val="0091368E"/>
    <w:rsid w:val="00914EF0"/>
    <w:rsid w:val="00915EC0"/>
    <w:rsid w:val="009162E3"/>
    <w:rsid w:val="009163FF"/>
    <w:rsid w:val="00924161"/>
    <w:rsid w:val="00924A4D"/>
    <w:rsid w:val="009263B5"/>
    <w:rsid w:val="00927603"/>
    <w:rsid w:val="00927A8C"/>
    <w:rsid w:val="00930AD4"/>
    <w:rsid w:val="00930DB1"/>
    <w:rsid w:val="00931058"/>
    <w:rsid w:val="0093201C"/>
    <w:rsid w:val="00940222"/>
    <w:rsid w:val="009403D7"/>
    <w:rsid w:val="009410F5"/>
    <w:rsid w:val="00941EE9"/>
    <w:rsid w:val="00942FA3"/>
    <w:rsid w:val="0094301A"/>
    <w:rsid w:val="0094308D"/>
    <w:rsid w:val="00945BD6"/>
    <w:rsid w:val="009471A4"/>
    <w:rsid w:val="0095147E"/>
    <w:rsid w:val="009534E3"/>
    <w:rsid w:val="0095388E"/>
    <w:rsid w:val="00955D13"/>
    <w:rsid w:val="00956DE0"/>
    <w:rsid w:val="00957BF0"/>
    <w:rsid w:val="009614A5"/>
    <w:rsid w:val="00961D03"/>
    <w:rsid w:val="00962212"/>
    <w:rsid w:val="00963ADC"/>
    <w:rsid w:val="00964DE1"/>
    <w:rsid w:val="009670D6"/>
    <w:rsid w:val="009672E9"/>
    <w:rsid w:val="0097004A"/>
    <w:rsid w:val="00970C22"/>
    <w:rsid w:val="00972857"/>
    <w:rsid w:val="00973BFC"/>
    <w:rsid w:val="009765B3"/>
    <w:rsid w:val="009823BC"/>
    <w:rsid w:val="00982D81"/>
    <w:rsid w:val="00985633"/>
    <w:rsid w:val="009868F0"/>
    <w:rsid w:val="00990A88"/>
    <w:rsid w:val="0099284D"/>
    <w:rsid w:val="00992EE1"/>
    <w:rsid w:val="00993223"/>
    <w:rsid w:val="00993885"/>
    <w:rsid w:val="00994CD1"/>
    <w:rsid w:val="00994E1B"/>
    <w:rsid w:val="009A1169"/>
    <w:rsid w:val="009A25B3"/>
    <w:rsid w:val="009A29A7"/>
    <w:rsid w:val="009A3714"/>
    <w:rsid w:val="009A40C3"/>
    <w:rsid w:val="009A4261"/>
    <w:rsid w:val="009B06E3"/>
    <w:rsid w:val="009B1C70"/>
    <w:rsid w:val="009B2774"/>
    <w:rsid w:val="009B49AB"/>
    <w:rsid w:val="009B4CD8"/>
    <w:rsid w:val="009B54A9"/>
    <w:rsid w:val="009B6C54"/>
    <w:rsid w:val="009B7263"/>
    <w:rsid w:val="009B764E"/>
    <w:rsid w:val="009C127B"/>
    <w:rsid w:val="009C406B"/>
    <w:rsid w:val="009C5D9D"/>
    <w:rsid w:val="009C72A6"/>
    <w:rsid w:val="009C7965"/>
    <w:rsid w:val="009D2961"/>
    <w:rsid w:val="009D3E44"/>
    <w:rsid w:val="009D419E"/>
    <w:rsid w:val="009D448C"/>
    <w:rsid w:val="009D6897"/>
    <w:rsid w:val="009D696E"/>
    <w:rsid w:val="009D72E5"/>
    <w:rsid w:val="009E09F2"/>
    <w:rsid w:val="009E2115"/>
    <w:rsid w:val="009E24AD"/>
    <w:rsid w:val="009E2E3F"/>
    <w:rsid w:val="009E3A97"/>
    <w:rsid w:val="009E46E7"/>
    <w:rsid w:val="009E4A5F"/>
    <w:rsid w:val="009E57B1"/>
    <w:rsid w:val="009F0BCF"/>
    <w:rsid w:val="009F52B1"/>
    <w:rsid w:val="009F5C14"/>
    <w:rsid w:val="009F7C5E"/>
    <w:rsid w:val="009F7C77"/>
    <w:rsid w:val="009F7D82"/>
    <w:rsid w:val="00A000B5"/>
    <w:rsid w:val="00A10AE9"/>
    <w:rsid w:val="00A12729"/>
    <w:rsid w:val="00A12885"/>
    <w:rsid w:val="00A13442"/>
    <w:rsid w:val="00A16CAC"/>
    <w:rsid w:val="00A1776C"/>
    <w:rsid w:val="00A211E6"/>
    <w:rsid w:val="00A21936"/>
    <w:rsid w:val="00A22632"/>
    <w:rsid w:val="00A32144"/>
    <w:rsid w:val="00A33450"/>
    <w:rsid w:val="00A3347F"/>
    <w:rsid w:val="00A3528F"/>
    <w:rsid w:val="00A35FDA"/>
    <w:rsid w:val="00A40F0A"/>
    <w:rsid w:val="00A4180A"/>
    <w:rsid w:val="00A42976"/>
    <w:rsid w:val="00A42C68"/>
    <w:rsid w:val="00A42EAD"/>
    <w:rsid w:val="00A43244"/>
    <w:rsid w:val="00A461F4"/>
    <w:rsid w:val="00A46DB8"/>
    <w:rsid w:val="00A4767B"/>
    <w:rsid w:val="00A5188C"/>
    <w:rsid w:val="00A545FE"/>
    <w:rsid w:val="00A558D9"/>
    <w:rsid w:val="00A56152"/>
    <w:rsid w:val="00A5619E"/>
    <w:rsid w:val="00A56773"/>
    <w:rsid w:val="00A56BF2"/>
    <w:rsid w:val="00A56DB4"/>
    <w:rsid w:val="00A6147D"/>
    <w:rsid w:val="00A636D2"/>
    <w:rsid w:val="00A6381E"/>
    <w:rsid w:val="00A64ED1"/>
    <w:rsid w:val="00A66BCB"/>
    <w:rsid w:val="00A70ABD"/>
    <w:rsid w:val="00A70E24"/>
    <w:rsid w:val="00A730CA"/>
    <w:rsid w:val="00A7463D"/>
    <w:rsid w:val="00A748EC"/>
    <w:rsid w:val="00A759A9"/>
    <w:rsid w:val="00A76400"/>
    <w:rsid w:val="00A81062"/>
    <w:rsid w:val="00A84014"/>
    <w:rsid w:val="00A855CD"/>
    <w:rsid w:val="00A8593A"/>
    <w:rsid w:val="00A869A6"/>
    <w:rsid w:val="00A87296"/>
    <w:rsid w:val="00A87726"/>
    <w:rsid w:val="00A903D5"/>
    <w:rsid w:val="00A9220D"/>
    <w:rsid w:val="00A92B57"/>
    <w:rsid w:val="00A93952"/>
    <w:rsid w:val="00A948B3"/>
    <w:rsid w:val="00A95C1D"/>
    <w:rsid w:val="00A976A9"/>
    <w:rsid w:val="00AA052E"/>
    <w:rsid w:val="00AA0F3D"/>
    <w:rsid w:val="00AA15EC"/>
    <w:rsid w:val="00AA3FC9"/>
    <w:rsid w:val="00AA5244"/>
    <w:rsid w:val="00AA5750"/>
    <w:rsid w:val="00AB3C53"/>
    <w:rsid w:val="00AB3D3C"/>
    <w:rsid w:val="00AB404B"/>
    <w:rsid w:val="00AB463D"/>
    <w:rsid w:val="00AB4E53"/>
    <w:rsid w:val="00AB52BF"/>
    <w:rsid w:val="00AB6625"/>
    <w:rsid w:val="00AC007B"/>
    <w:rsid w:val="00AC0536"/>
    <w:rsid w:val="00AC1826"/>
    <w:rsid w:val="00AC1A6B"/>
    <w:rsid w:val="00AC27E8"/>
    <w:rsid w:val="00AC3690"/>
    <w:rsid w:val="00AC61DB"/>
    <w:rsid w:val="00AC6D58"/>
    <w:rsid w:val="00AC6D8C"/>
    <w:rsid w:val="00AD05AC"/>
    <w:rsid w:val="00AD2E32"/>
    <w:rsid w:val="00AD3546"/>
    <w:rsid w:val="00AD57BB"/>
    <w:rsid w:val="00AD6839"/>
    <w:rsid w:val="00AD6A9D"/>
    <w:rsid w:val="00AE365A"/>
    <w:rsid w:val="00AE7220"/>
    <w:rsid w:val="00AF1548"/>
    <w:rsid w:val="00AF17D3"/>
    <w:rsid w:val="00AF2BA4"/>
    <w:rsid w:val="00AF4F60"/>
    <w:rsid w:val="00AF561F"/>
    <w:rsid w:val="00AF73FE"/>
    <w:rsid w:val="00B015E7"/>
    <w:rsid w:val="00B027F7"/>
    <w:rsid w:val="00B0676F"/>
    <w:rsid w:val="00B069D6"/>
    <w:rsid w:val="00B07339"/>
    <w:rsid w:val="00B07844"/>
    <w:rsid w:val="00B10C49"/>
    <w:rsid w:val="00B1583A"/>
    <w:rsid w:val="00B16DE2"/>
    <w:rsid w:val="00B20F62"/>
    <w:rsid w:val="00B22CC7"/>
    <w:rsid w:val="00B23A9C"/>
    <w:rsid w:val="00B23F0F"/>
    <w:rsid w:val="00B26038"/>
    <w:rsid w:val="00B264EF"/>
    <w:rsid w:val="00B26AF7"/>
    <w:rsid w:val="00B278AC"/>
    <w:rsid w:val="00B30E67"/>
    <w:rsid w:val="00B330F7"/>
    <w:rsid w:val="00B34E93"/>
    <w:rsid w:val="00B352C7"/>
    <w:rsid w:val="00B37D5F"/>
    <w:rsid w:val="00B4018B"/>
    <w:rsid w:val="00B401CE"/>
    <w:rsid w:val="00B40AF1"/>
    <w:rsid w:val="00B40B92"/>
    <w:rsid w:val="00B40E0E"/>
    <w:rsid w:val="00B41940"/>
    <w:rsid w:val="00B42C23"/>
    <w:rsid w:val="00B4340D"/>
    <w:rsid w:val="00B4509A"/>
    <w:rsid w:val="00B453DE"/>
    <w:rsid w:val="00B45AFA"/>
    <w:rsid w:val="00B46423"/>
    <w:rsid w:val="00B50812"/>
    <w:rsid w:val="00B5362E"/>
    <w:rsid w:val="00B548BC"/>
    <w:rsid w:val="00B54F8C"/>
    <w:rsid w:val="00B56C4F"/>
    <w:rsid w:val="00B57302"/>
    <w:rsid w:val="00B57591"/>
    <w:rsid w:val="00B639A0"/>
    <w:rsid w:val="00B71397"/>
    <w:rsid w:val="00B71788"/>
    <w:rsid w:val="00B74F4A"/>
    <w:rsid w:val="00B76DEA"/>
    <w:rsid w:val="00B855C1"/>
    <w:rsid w:val="00B85EFD"/>
    <w:rsid w:val="00B879AA"/>
    <w:rsid w:val="00B90106"/>
    <w:rsid w:val="00B90B27"/>
    <w:rsid w:val="00B91D7A"/>
    <w:rsid w:val="00B92919"/>
    <w:rsid w:val="00B978EB"/>
    <w:rsid w:val="00BA1A79"/>
    <w:rsid w:val="00BA292D"/>
    <w:rsid w:val="00BA3638"/>
    <w:rsid w:val="00BA635D"/>
    <w:rsid w:val="00BB230A"/>
    <w:rsid w:val="00BB4BFC"/>
    <w:rsid w:val="00BB6479"/>
    <w:rsid w:val="00BC09AB"/>
    <w:rsid w:val="00BC0E8B"/>
    <w:rsid w:val="00BC1552"/>
    <w:rsid w:val="00BC572D"/>
    <w:rsid w:val="00BC61CD"/>
    <w:rsid w:val="00BC7532"/>
    <w:rsid w:val="00BD02EA"/>
    <w:rsid w:val="00BD05BD"/>
    <w:rsid w:val="00BD09CB"/>
    <w:rsid w:val="00BD1D89"/>
    <w:rsid w:val="00BD2E81"/>
    <w:rsid w:val="00BD4A3E"/>
    <w:rsid w:val="00BD5D61"/>
    <w:rsid w:val="00BD6387"/>
    <w:rsid w:val="00BE2A33"/>
    <w:rsid w:val="00BE3303"/>
    <w:rsid w:val="00BE46DC"/>
    <w:rsid w:val="00BE480C"/>
    <w:rsid w:val="00BE4B31"/>
    <w:rsid w:val="00BE4C7E"/>
    <w:rsid w:val="00BE6DEC"/>
    <w:rsid w:val="00BE7E5D"/>
    <w:rsid w:val="00BF0A1D"/>
    <w:rsid w:val="00BF2BBE"/>
    <w:rsid w:val="00BF3391"/>
    <w:rsid w:val="00BF4200"/>
    <w:rsid w:val="00BF5819"/>
    <w:rsid w:val="00BF6726"/>
    <w:rsid w:val="00BF6D89"/>
    <w:rsid w:val="00BF74E5"/>
    <w:rsid w:val="00BF761F"/>
    <w:rsid w:val="00C0064B"/>
    <w:rsid w:val="00C013FF"/>
    <w:rsid w:val="00C01466"/>
    <w:rsid w:val="00C016CE"/>
    <w:rsid w:val="00C01CB6"/>
    <w:rsid w:val="00C028ED"/>
    <w:rsid w:val="00C04018"/>
    <w:rsid w:val="00C05300"/>
    <w:rsid w:val="00C10218"/>
    <w:rsid w:val="00C10BF9"/>
    <w:rsid w:val="00C114D2"/>
    <w:rsid w:val="00C12037"/>
    <w:rsid w:val="00C200F4"/>
    <w:rsid w:val="00C21AE6"/>
    <w:rsid w:val="00C22655"/>
    <w:rsid w:val="00C228A3"/>
    <w:rsid w:val="00C26734"/>
    <w:rsid w:val="00C30209"/>
    <w:rsid w:val="00C3037B"/>
    <w:rsid w:val="00C30B3E"/>
    <w:rsid w:val="00C35C0D"/>
    <w:rsid w:val="00C409EE"/>
    <w:rsid w:val="00C40E32"/>
    <w:rsid w:val="00C45005"/>
    <w:rsid w:val="00C45B52"/>
    <w:rsid w:val="00C45FAD"/>
    <w:rsid w:val="00C46031"/>
    <w:rsid w:val="00C46BE9"/>
    <w:rsid w:val="00C50DE3"/>
    <w:rsid w:val="00C51C42"/>
    <w:rsid w:val="00C53AB2"/>
    <w:rsid w:val="00C53B63"/>
    <w:rsid w:val="00C55684"/>
    <w:rsid w:val="00C556D8"/>
    <w:rsid w:val="00C60AE0"/>
    <w:rsid w:val="00C701E3"/>
    <w:rsid w:val="00C71F06"/>
    <w:rsid w:val="00C74D8F"/>
    <w:rsid w:val="00C82431"/>
    <w:rsid w:val="00C84F28"/>
    <w:rsid w:val="00C878AB"/>
    <w:rsid w:val="00C91492"/>
    <w:rsid w:val="00C92356"/>
    <w:rsid w:val="00C925D1"/>
    <w:rsid w:val="00C92663"/>
    <w:rsid w:val="00C93772"/>
    <w:rsid w:val="00C94824"/>
    <w:rsid w:val="00CA0AB8"/>
    <w:rsid w:val="00CA1D6A"/>
    <w:rsid w:val="00CA21DB"/>
    <w:rsid w:val="00CA2676"/>
    <w:rsid w:val="00CA286C"/>
    <w:rsid w:val="00CA3381"/>
    <w:rsid w:val="00CA577F"/>
    <w:rsid w:val="00CA6328"/>
    <w:rsid w:val="00CA7A2D"/>
    <w:rsid w:val="00CB1093"/>
    <w:rsid w:val="00CB205B"/>
    <w:rsid w:val="00CB2174"/>
    <w:rsid w:val="00CB235E"/>
    <w:rsid w:val="00CB32AF"/>
    <w:rsid w:val="00CB34ED"/>
    <w:rsid w:val="00CB3C64"/>
    <w:rsid w:val="00CB73B3"/>
    <w:rsid w:val="00CB7509"/>
    <w:rsid w:val="00CC33E6"/>
    <w:rsid w:val="00CC387F"/>
    <w:rsid w:val="00CC4857"/>
    <w:rsid w:val="00CC5D15"/>
    <w:rsid w:val="00CD075A"/>
    <w:rsid w:val="00CD0BC4"/>
    <w:rsid w:val="00CD1442"/>
    <w:rsid w:val="00CD1DE8"/>
    <w:rsid w:val="00CD1E0D"/>
    <w:rsid w:val="00CD347E"/>
    <w:rsid w:val="00CD3E92"/>
    <w:rsid w:val="00CD78C6"/>
    <w:rsid w:val="00CE0E13"/>
    <w:rsid w:val="00CE1448"/>
    <w:rsid w:val="00CE1CF3"/>
    <w:rsid w:val="00CE253B"/>
    <w:rsid w:val="00CE44C6"/>
    <w:rsid w:val="00CE48F3"/>
    <w:rsid w:val="00CE6591"/>
    <w:rsid w:val="00CF04B3"/>
    <w:rsid w:val="00CF0C20"/>
    <w:rsid w:val="00CF476F"/>
    <w:rsid w:val="00CF49C9"/>
    <w:rsid w:val="00CF4B25"/>
    <w:rsid w:val="00CF6659"/>
    <w:rsid w:val="00CF6CD1"/>
    <w:rsid w:val="00D01F99"/>
    <w:rsid w:val="00D023D5"/>
    <w:rsid w:val="00D02441"/>
    <w:rsid w:val="00D039B3"/>
    <w:rsid w:val="00D0683C"/>
    <w:rsid w:val="00D07035"/>
    <w:rsid w:val="00D07C8A"/>
    <w:rsid w:val="00D111C2"/>
    <w:rsid w:val="00D11CEC"/>
    <w:rsid w:val="00D13D4E"/>
    <w:rsid w:val="00D15C18"/>
    <w:rsid w:val="00D1644A"/>
    <w:rsid w:val="00D21C0E"/>
    <w:rsid w:val="00D21D2C"/>
    <w:rsid w:val="00D23B0E"/>
    <w:rsid w:val="00D265D4"/>
    <w:rsid w:val="00D30C3A"/>
    <w:rsid w:val="00D30D74"/>
    <w:rsid w:val="00D32C24"/>
    <w:rsid w:val="00D338AB"/>
    <w:rsid w:val="00D357F2"/>
    <w:rsid w:val="00D35DD0"/>
    <w:rsid w:val="00D37E88"/>
    <w:rsid w:val="00D401D4"/>
    <w:rsid w:val="00D40BBE"/>
    <w:rsid w:val="00D41994"/>
    <w:rsid w:val="00D430BA"/>
    <w:rsid w:val="00D445EE"/>
    <w:rsid w:val="00D45491"/>
    <w:rsid w:val="00D45872"/>
    <w:rsid w:val="00D46D1A"/>
    <w:rsid w:val="00D47D53"/>
    <w:rsid w:val="00D5029B"/>
    <w:rsid w:val="00D50C8A"/>
    <w:rsid w:val="00D52730"/>
    <w:rsid w:val="00D556E6"/>
    <w:rsid w:val="00D55777"/>
    <w:rsid w:val="00D57DF1"/>
    <w:rsid w:val="00D61A9D"/>
    <w:rsid w:val="00D62638"/>
    <w:rsid w:val="00D64989"/>
    <w:rsid w:val="00D655DD"/>
    <w:rsid w:val="00D65971"/>
    <w:rsid w:val="00D67282"/>
    <w:rsid w:val="00D6728F"/>
    <w:rsid w:val="00D67479"/>
    <w:rsid w:val="00D74CE0"/>
    <w:rsid w:val="00D75703"/>
    <w:rsid w:val="00D77EDB"/>
    <w:rsid w:val="00D81058"/>
    <w:rsid w:val="00D83B00"/>
    <w:rsid w:val="00D84704"/>
    <w:rsid w:val="00D84FE6"/>
    <w:rsid w:val="00D86F09"/>
    <w:rsid w:val="00D87943"/>
    <w:rsid w:val="00D90C05"/>
    <w:rsid w:val="00D922FF"/>
    <w:rsid w:val="00D930EE"/>
    <w:rsid w:val="00D94011"/>
    <w:rsid w:val="00D946BA"/>
    <w:rsid w:val="00D95545"/>
    <w:rsid w:val="00D97E59"/>
    <w:rsid w:val="00DA1DE5"/>
    <w:rsid w:val="00DA24CF"/>
    <w:rsid w:val="00DA2750"/>
    <w:rsid w:val="00DA2CFB"/>
    <w:rsid w:val="00DA530D"/>
    <w:rsid w:val="00DB0001"/>
    <w:rsid w:val="00DB01C4"/>
    <w:rsid w:val="00DB046F"/>
    <w:rsid w:val="00DB0F37"/>
    <w:rsid w:val="00DB31F1"/>
    <w:rsid w:val="00DB5898"/>
    <w:rsid w:val="00DB5B39"/>
    <w:rsid w:val="00DB5E0D"/>
    <w:rsid w:val="00DB68E5"/>
    <w:rsid w:val="00DB6954"/>
    <w:rsid w:val="00DC12C7"/>
    <w:rsid w:val="00DC16B9"/>
    <w:rsid w:val="00DC5076"/>
    <w:rsid w:val="00DC7A9A"/>
    <w:rsid w:val="00DD071B"/>
    <w:rsid w:val="00DD07AE"/>
    <w:rsid w:val="00DD23E4"/>
    <w:rsid w:val="00DD26C9"/>
    <w:rsid w:val="00DD2D8F"/>
    <w:rsid w:val="00DD311A"/>
    <w:rsid w:val="00DD62F3"/>
    <w:rsid w:val="00DD78FB"/>
    <w:rsid w:val="00DE1C7C"/>
    <w:rsid w:val="00DE2093"/>
    <w:rsid w:val="00DE27A2"/>
    <w:rsid w:val="00DE442F"/>
    <w:rsid w:val="00DE48B2"/>
    <w:rsid w:val="00DE56D8"/>
    <w:rsid w:val="00DF02AC"/>
    <w:rsid w:val="00DF03EE"/>
    <w:rsid w:val="00DF03F5"/>
    <w:rsid w:val="00DF1703"/>
    <w:rsid w:val="00DF7839"/>
    <w:rsid w:val="00E00234"/>
    <w:rsid w:val="00E01152"/>
    <w:rsid w:val="00E01A86"/>
    <w:rsid w:val="00E01E2D"/>
    <w:rsid w:val="00E030FD"/>
    <w:rsid w:val="00E045CC"/>
    <w:rsid w:val="00E055AD"/>
    <w:rsid w:val="00E0769E"/>
    <w:rsid w:val="00E11440"/>
    <w:rsid w:val="00E13849"/>
    <w:rsid w:val="00E1542C"/>
    <w:rsid w:val="00E1620B"/>
    <w:rsid w:val="00E17468"/>
    <w:rsid w:val="00E22107"/>
    <w:rsid w:val="00E236A0"/>
    <w:rsid w:val="00E24F72"/>
    <w:rsid w:val="00E26348"/>
    <w:rsid w:val="00E27DAD"/>
    <w:rsid w:val="00E27F73"/>
    <w:rsid w:val="00E300A2"/>
    <w:rsid w:val="00E30ACA"/>
    <w:rsid w:val="00E328D4"/>
    <w:rsid w:val="00E33BBD"/>
    <w:rsid w:val="00E349A8"/>
    <w:rsid w:val="00E404D7"/>
    <w:rsid w:val="00E41B8B"/>
    <w:rsid w:val="00E4264C"/>
    <w:rsid w:val="00E443E9"/>
    <w:rsid w:val="00E44EA6"/>
    <w:rsid w:val="00E46732"/>
    <w:rsid w:val="00E467C6"/>
    <w:rsid w:val="00E4719C"/>
    <w:rsid w:val="00E524DE"/>
    <w:rsid w:val="00E52716"/>
    <w:rsid w:val="00E52B10"/>
    <w:rsid w:val="00E5597F"/>
    <w:rsid w:val="00E631CB"/>
    <w:rsid w:val="00E647DF"/>
    <w:rsid w:val="00E6484E"/>
    <w:rsid w:val="00E72DF8"/>
    <w:rsid w:val="00E731BF"/>
    <w:rsid w:val="00E731F1"/>
    <w:rsid w:val="00E7589E"/>
    <w:rsid w:val="00E75B07"/>
    <w:rsid w:val="00E765E1"/>
    <w:rsid w:val="00E8086F"/>
    <w:rsid w:val="00E80F22"/>
    <w:rsid w:val="00E816C4"/>
    <w:rsid w:val="00E82037"/>
    <w:rsid w:val="00E83687"/>
    <w:rsid w:val="00E849F0"/>
    <w:rsid w:val="00E859B9"/>
    <w:rsid w:val="00E866FF"/>
    <w:rsid w:val="00E86AD0"/>
    <w:rsid w:val="00E90D72"/>
    <w:rsid w:val="00E94A7D"/>
    <w:rsid w:val="00E95197"/>
    <w:rsid w:val="00E95413"/>
    <w:rsid w:val="00E9668D"/>
    <w:rsid w:val="00EA0EC4"/>
    <w:rsid w:val="00EA1BC0"/>
    <w:rsid w:val="00EA2BC0"/>
    <w:rsid w:val="00EA5BE3"/>
    <w:rsid w:val="00EA7F5B"/>
    <w:rsid w:val="00EB14EA"/>
    <w:rsid w:val="00EB2B8B"/>
    <w:rsid w:val="00EB6FE3"/>
    <w:rsid w:val="00EB7B59"/>
    <w:rsid w:val="00EC0F07"/>
    <w:rsid w:val="00EC1A56"/>
    <w:rsid w:val="00EC1D20"/>
    <w:rsid w:val="00EC21DD"/>
    <w:rsid w:val="00EC2852"/>
    <w:rsid w:val="00EC3E52"/>
    <w:rsid w:val="00EC5460"/>
    <w:rsid w:val="00EC7C42"/>
    <w:rsid w:val="00ED26E7"/>
    <w:rsid w:val="00ED330E"/>
    <w:rsid w:val="00ED34FF"/>
    <w:rsid w:val="00ED3DAC"/>
    <w:rsid w:val="00EE164B"/>
    <w:rsid w:val="00EE33B2"/>
    <w:rsid w:val="00EE601D"/>
    <w:rsid w:val="00EE7F41"/>
    <w:rsid w:val="00EF0D54"/>
    <w:rsid w:val="00EF2149"/>
    <w:rsid w:val="00EF3446"/>
    <w:rsid w:val="00EF35C1"/>
    <w:rsid w:val="00EF49BF"/>
    <w:rsid w:val="00EF5B1D"/>
    <w:rsid w:val="00EF6B3E"/>
    <w:rsid w:val="00EF7352"/>
    <w:rsid w:val="00F01006"/>
    <w:rsid w:val="00F02E8C"/>
    <w:rsid w:val="00F0378E"/>
    <w:rsid w:val="00F0379D"/>
    <w:rsid w:val="00F05604"/>
    <w:rsid w:val="00F05A70"/>
    <w:rsid w:val="00F10713"/>
    <w:rsid w:val="00F10D9F"/>
    <w:rsid w:val="00F12389"/>
    <w:rsid w:val="00F14CBD"/>
    <w:rsid w:val="00F16CAA"/>
    <w:rsid w:val="00F17ADA"/>
    <w:rsid w:val="00F17FA1"/>
    <w:rsid w:val="00F20DAC"/>
    <w:rsid w:val="00F23698"/>
    <w:rsid w:val="00F245E4"/>
    <w:rsid w:val="00F24ACB"/>
    <w:rsid w:val="00F25974"/>
    <w:rsid w:val="00F27745"/>
    <w:rsid w:val="00F304AD"/>
    <w:rsid w:val="00F30A5F"/>
    <w:rsid w:val="00F33747"/>
    <w:rsid w:val="00F33823"/>
    <w:rsid w:val="00F35B9F"/>
    <w:rsid w:val="00F36A9E"/>
    <w:rsid w:val="00F44F14"/>
    <w:rsid w:val="00F4518D"/>
    <w:rsid w:val="00F4611D"/>
    <w:rsid w:val="00F4653C"/>
    <w:rsid w:val="00F468A8"/>
    <w:rsid w:val="00F4788A"/>
    <w:rsid w:val="00F47ABC"/>
    <w:rsid w:val="00F554CB"/>
    <w:rsid w:val="00F56BCA"/>
    <w:rsid w:val="00F57526"/>
    <w:rsid w:val="00F579ED"/>
    <w:rsid w:val="00F57B07"/>
    <w:rsid w:val="00F6239B"/>
    <w:rsid w:val="00F6365F"/>
    <w:rsid w:val="00F63992"/>
    <w:rsid w:val="00F651D3"/>
    <w:rsid w:val="00F6520F"/>
    <w:rsid w:val="00F727AE"/>
    <w:rsid w:val="00F731F5"/>
    <w:rsid w:val="00F7642F"/>
    <w:rsid w:val="00F76921"/>
    <w:rsid w:val="00F83586"/>
    <w:rsid w:val="00F85117"/>
    <w:rsid w:val="00F877C0"/>
    <w:rsid w:val="00F87BBC"/>
    <w:rsid w:val="00F91750"/>
    <w:rsid w:val="00F91834"/>
    <w:rsid w:val="00F919C1"/>
    <w:rsid w:val="00F93DA7"/>
    <w:rsid w:val="00F951FF"/>
    <w:rsid w:val="00F95A34"/>
    <w:rsid w:val="00F95C23"/>
    <w:rsid w:val="00F9640F"/>
    <w:rsid w:val="00F97029"/>
    <w:rsid w:val="00F971E1"/>
    <w:rsid w:val="00F97DF8"/>
    <w:rsid w:val="00FA0D34"/>
    <w:rsid w:val="00FA1CEF"/>
    <w:rsid w:val="00FA3780"/>
    <w:rsid w:val="00FB08AB"/>
    <w:rsid w:val="00FB0A35"/>
    <w:rsid w:val="00FB151F"/>
    <w:rsid w:val="00FB1D60"/>
    <w:rsid w:val="00FB1DC8"/>
    <w:rsid w:val="00FB2A03"/>
    <w:rsid w:val="00FB2A6B"/>
    <w:rsid w:val="00FB49C3"/>
    <w:rsid w:val="00FB5230"/>
    <w:rsid w:val="00FB6658"/>
    <w:rsid w:val="00FB70C1"/>
    <w:rsid w:val="00FB7680"/>
    <w:rsid w:val="00FC0AF6"/>
    <w:rsid w:val="00FC0B2F"/>
    <w:rsid w:val="00FC16F7"/>
    <w:rsid w:val="00FC2AF6"/>
    <w:rsid w:val="00FC2F82"/>
    <w:rsid w:val="00FC323B"/>
    <w:rsid w:val="00FC3E4E"/>
    <w:rsid w:val="00FC544E"/>
    <w:rsid w:val="00FC5EDB"/>
    <w:rsid w:val="00FD014A"/>
    <w:rsid w:val="00FD3490"/>
    <w:rsid w:val="00FD5C85"/>
    <w:rsid w:val="00FD62F1"/>
    <w:rsid w:val="00FE0142"/>
    <w:rsid w:val="00FE2ABC"/>
    <w:rsid w:val="00FE4FED"/>
    <w:rsid w:val="00FE532B"/>
    <w:rsid w:val="00FE674D"/>
    <w:rsid w:val="00FF6515"/>
    <w:rsid w:val="00FF740F"/>
    <w:rsid w:val="00FF7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7"/>
    <o:shapelayout v:ext="edit">
      <o:idmap v:ext="edit" data="1"/>
    </o:shapelayout>
  </w:shapeDefaults>
  <w:decimalSymbol w:val=","/>
  <w:listSeparator w:val=";"/>
  <w14:docId w14:val="51D599CF"/>
  <w15:docId w15:val="{DB1F5F0E-3CB0-4DCD-AE39-72054F4EB4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70E24"/>
    <w:pPr>
      <w:spacing w:before="120" w:after="120"/>
      <w:jc w:val="both"/>
    </w:pPr>
    <w:rPr>
      <w:rFonts w:ascii="Arial" w:hAnsi="Arial"/>
      <w:lang w:val="en-US" w:eastAsia="en-US" w:bidi="en-US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A70E24"/>
    <w:pPr>
      <w:numPr>
        <w:numId w:val="1"/>
      </w:numPr>
      <w:pBdr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</w:pBdr>
      <w:shd w:val="clear" w:color="auto" w:fill="BFBFBF"/>
      <w:spacing w:before="240" w:after="0"/>
      <w:outlineLvl w:val="0"/>
    </w:pPr>
    <w:rPr>
      <w:b/>
      <w:bCs/>
      <w:caps/>
      <w:spacing w:val="15"/>
      <w:szCs w:val="22"/>
    </w:rPr>
  </w:style>
  <w:style w:type="paragraph" w:styleId="Pealkiri2">
    <w:name w:val="heading 2"/>
    <w:basedOn w:val="Normaallaad"/>
    <w:next w:val="Normaallaad"/>
    <w:link w:val="Pealkiri2Mrk"/>
    <w:uiPriority w:val="9"/>
    <w:unhideWhenUsed/>
    <w:qFormat/>
    <w:rsid w:val="00A70E24"/>
    <w:pPr>
      <w:numPr>
        <w:ilvl w:val="1"/>
        <w:numId w:val="1"/>
      </w:numPr>
      <w:pBdr>
        <w:top w:val="dotted" w:sz="4" w:space="1" w:color="auto"/>
        <w:bottom w:val="dotted" w:sz="4" w:space="1" w:color="auto"/>
      </w:pBdr>
      <w:shd w:val="clear" w:color="auto" w:fill="FFFFFF"/>
      <w:spacing w:before="400" w:after="240"/>
      <w:outlineLvl w:val="1"/>
    </w:pPr>
    <w:rPr>
      <w:rFonts w:ascii="Arial Narrow" w:hAnsi="Arial Narrow"/>
      <w:caps/>
      <w:spacing w:val="15"/>
      <w:szCs w:val="22"/>
    </w:rPr>
  </w:style>
  <w:style w:type="paragraph" w:styleId="Pealkiri3">
    <w:name w:val="heading 3"/>
    <w:basedOn w:val="Normaallaad"/>
    <w:next w:val="Normaallaad"/>
    <w:link w:val="Pealkiri3Mrk"/>
    <w:uiPriority w:val="9"/>
    <w:unhideWhenUsed/>
    <w:qFormat/>
    <w:rsid w:val="0078188E"/>
    <w:pPr>
      <w:numPr>
        <w:ilvl w:val="2"/>
        <w:numId w:val="1"/>
      </w:numPr>
      <w:shd w:val="clear" w:color="auto" w:fill="FFFFFF"/>
      <w:spacing w:before="240" w:after="240"/>
      <w:outlineLvl w:val="2"/>
    </w:pPr>
    <w:rPr>
      <w:spacing w:val="15"/>
      <w:szCs w:val="22"/>
    </w:rPr>
  </w:style>
  <w:style w:type="paragraph" w:styleId="Pealkiri4">
    <w:name w:val="heading 4"/>
    <w:basedOn w:val="Normaallaad"/>
    <w:next w:val="Normaallaad"/>
    <w:link w:val="Pealkiri4Mrk"/>
    <w:uiPriority w:val="9"/>
    <w:unhideWhenUsed/>
    <w:qFormat/>
    <w:rsid w:val="00277A49"/>
    <w:pPr>
      <w:numPr>
        <w:ilvl w:val="3"/>
        <w:numId w:val="1"/>
      </w:numPr>
      <w:pBdr>
        <w:top w:val="dotted" w:sz="6" w:space="2" w:color="4F81BD"/>
        <w:left w:val="dotted" w:sz="6" w:space="2" w:color="4F81BD"/>
      </w:pBdr>
      <w:spacing w:before="240" w:after="0"/>
      <w:outlineLvl w:val="3"/>
    </w:pPr>
    <w:rPr>
      <w:caps/>
      <w:color w:val="365F91"/>
      <w:spacing w:val="10"/>
      <w:sz w:val="22"/>
      <w:szCs w:val="22"/>
    </w:rPr>
  </w:style>
  <w:style w:type="paragraph" w:styleId="Pealkiri5">
    <w:name w:val="heading 5"/>
    <w:basedOn w:val="Normaallaad"/>
    <w:next w:val="Normaallaad"/>
    <w:link w:val="Pealkiri5Mrk"/>
    <w:uiPriority w:val="9"/>
    <w:unhideWhenUsed/>
    <w:qFormat/>
    <w:rsid w:val="008B123A"/>
    <w:pPr>
      <w:numPr>
        <w:ilvl w:val="4"/>
        <w:numId w:val="1"/>
      </w:numPr>
      <w:pBdr>
        <w:bottom w:val="single" w:sz="6" w:space="1" w:color="4F81BD"/>
      </w:pBdr>
      <w:spacing w:before="300" w:after="0"/>
      <w:outlineLvl w:val="4"/>
    </w:pPr>
    <w:rPr>
      <w:caps/>
      <w:color w:val="365F91"/>
      <w:spacing w:val="10"/>
      <w:sz w:val="22"/>
      <w:szCs w:val="22"/>
    </w:rPr>
  </w:style>
  <w:style w:type="paragraph" w:styleId="Pealkiri6">
    <w:name w:val="heading 6"/>
    <w:basedOn w:val="Normaallaad"/>
    <w:next w:val="Normaallaad"/>
    <w:link w:val="Pealkiri6Mrk"/>
    <w:uiPriority w:val="9"/>
    <w:unhideWhenUsed/>
    <w:qFormat/>
    <w:rsid w:val="008B123A"/>
    <w:pPr>
      <w:numPr>
        <w:ilvl w:val="5"/>
        <w:numId w:val="1"/>
      </w:numPr>
      <w:pBdr>
        <w:bottom w:val="dotted" w:sz="6" w:space="1" w:color="4F81BD"/>
      </w:pBdr>
      <w:spacing w:before="300" w:after="0"/>
      <w:outlineLvl w:val="5"/>
    </w:pPr>
    <w:rPr>
      <w:caps/>
      <w:color w:val="365F91"/>
      <w:spacing w:val="10"/>
      <w:sz w:val="22"/>
      <w:szCs w:val="22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B123A"/>
    <w:pPr>
      <w:numPr>
        <w:ilvl w:val="6"/>
        <w:numId w:val="1"/>
      </w:numPr>
      <w:spacing w:before="300" w:after="0"/>
      <w:outlineLvl w:val="6"/>
    </w:pPr>
    <w:rPr>
      <w:caps/>
      <w:color w:val="365F91"/>
      <w:spacing w:val="10"/>
      <w:sz w:val="22"/>
      <w:szCs w:val="22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B123A"/>
    <w:pPr>
      <w:numPr>
        <w:ilvl w:val="7"/>
        <w:numId w:val="1"/>
      </w:numPr>
      <w:spacing w:before="300" w:after="0"/>
      <w:outlineLvl w:val="7"/>
    </w:pPr>
    <w:rPr>
      <w:caps/>
      <w:spacing w:val="10"/>
      <w:sz w:val="18"/>
      <w:szCs w:val="1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B123A"/>
    <w:pPr>
      <w:numPr>
        <w:ilvl w:val="8"/>
        <w:numId w:val="1"/>
      </w:num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A70E24"/>
    <w:rPr>
      <w:rFonts w:ascii="Arial" w:hAnsi="Arial"/>
      <w:b/>
      <w:bCs/>
      <w:caps/>
      <w:spacing w:val="15"/>
      <w:szCs w:val="22"/>
      <w:shd w:val="clear" w:color="auto" w:fill="BFBFBF"/>
      <w:lang w:val="en-US" w:eastAsia="en-US" w:bidi="en-US"/>
    </w:rPr>
  </w:style>
  <w:style w:type="character" w:customStyle="1" w:styleId="Pealkiri3Mrk">
    <w:name w:val="Pealkiri 3 Märk"/>
    <w:basedOn w:val="Liguvaikefont"/>
    <w:link w:val="Pealkiri3"/>
    <w:uiPriority w:val="9"/>
    <w:rsid w:val="0078188E"/>
    <w:rPr>
      <w:rFonts w:ascii="Arial" w:hAnsi="Arial"/>
      <w:spacing w:val="15"/>
      <w:szCs w:val="22"/>
      <w:shd w:val="clear" w:color="auto" w:fill="FFFFFF"/>
      <w:lang w:val="en-US" w:eastAsia="en-US" w:bidi="en-US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B123A"/>
    <w:pPr>
      <w:spacing w:before="720"/>
    </w:pPr>
    <w:rPr>
      <w:caps/>
      <w:color w:val="4F81BD"/>
      <w:spacing w:val="10"/>
      <w:kern w:val="28"/>
      <w:sz w:val="52"/>
      <w:szCs w:val="52"/>
    </w:rPr>
  </w:style>
  <w:style w:type="character" w:customStyle="1" w:styleId="PealkiriMrk">
    <w:name w:val="Pealkiri Märk"/>
    <w:basedOn w:val="Liguvaikefont"/>
    <w:link w:val="Pealkiri"/>
    <w:uiPriority w:val="10"/>
    <w:rsid w:val="008B123A"/>
    <w:rPr>
      <w:caps/>
      <w:color w:val="4F81BD"/>
      <w:spacing w:val="10"/>
      <w:kern w:val="28"/>
      <w:sz w:val="52"/>
      <w:szCs w:val="52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B123A"/>
    <w:pPr>
      <w:spacing w:after="1000"/>
    </w:pPr>
    <w:rPr>
      <w:caps/>
      <w:color w:val="595959"/>
      <w:spacing w:val="10"/>
      <w:sz w:val="24"/>
      <w:szCs w:val="24"/>
    </w:rPr>
  </w:style>
  <w:style w:type="character" w:customStyle="1" w:styleId="AlapealkiriMrk">
    <w:name w:val="Alapealkiri Märk"/>
    <w:basedOn w:val="Liguvaikefont"/>
    <w:link w:val="Alapealkiri"/>
    <w:uiPriority w:val="11"/>
    <w:rsid w:val="008B123A"/>
    <w:rPr>
      <w:caps/>
      <w:color w:val="595959"/>
      <w:spacing w:val="10"/>
      <w:sz w:val="24"/>
      <w:szCs w:val="24"/>
    </w:rPr>
  </w:style>
  <w:style w:type="paragraph" w:styleId="Vahedeta">
    <w:name w:val="No Spacing"/>
    <w:basedOn w:val="Normaallaad"/>
    <w:link w:val="VahedetaMrk"/>
    <w:uiPriority w:val="1"/>
    <w:qFormat/>
    <w:rsid w:val="008B123A"/>
    <w:pPr>
      <w:spacing w:before="0" w:after="0"/>
    </w:pPr>
  </w:style>
  <w:style w:type="paragraph" w:styleId="Loendilik">
    <w:name w:val="List Paragraph"/>
    <w:basedOn w:val="Normaallaad"/>
    <w:qFormat/>
    <w:rsid w:val="00336F04"/>
    <w:pPr>
      <w:ind w:left="720"/>
      <w:contextualSpacing/>
    </w:pPr>
  </w:style>
  <w:style w:type="character" w:customStyle="1" w:styleId="Pealkiri2Mrk">
    <w:name w:val="Pealkiri 2 Märk"/>
    <w:basedOn w:val="Liguvaikefont"/>
    <w:link w:val="Pealkiri2"/>
    <w:uiPriority w:val="9"/>
    <w:rsid w:val="00A70E24"/>
    <w:rPr>
      <w:rFonts w:ascii="Arial Narrow" w:hAnsi="Arial Narrow"/>
      <w:caps/>
      <w:spacing w:val="15"/>
      <w:szCs w:val="22"/>
      <w:shd w:val="clear" w:color="auto" w:fill="FFFFFF"/>
      <w:lang w:val="en-US" w:eastAsia="en-US" w:bidi="en-US"/>
    </w:rPr>
  </w:style>
  <w:style w:type="character" w:customStyle="1" w:styleId="Pealkiri4Mrk">
    <w:name w:val="Pealkiri 4 Märk"/>
    <w:basedOn w:val="Liguvaikefont"/>
    <w:link w:val="Pealkiri4"/>
    <w:uiPriority w:val="9"/>
    <w:rsid w:val="00277A49"/>
    <w:rPr>
      <w:rFonts w:ascii="Arial" w:hAnsi="Arial"/>
      <w:caps/>
      <w:color w:val="365F91"/>
      <w:spacing w:val="10"/>
      <w:sz w:val="22"/>
      <w:szCs w:val="22"/>
      <w:lang w:val="en-US" w:eastAsia="en-US" w:bidi="en-US"/>
    </w:rPr>
  </w:style>
  <w:style w:type="character" w:customStyle="1" w:styleId="Pealkiri5Mrk">
    <w:name w:val="Pealkiri 5 Märk"/>
    <w:basedOn w:val="Liguvaikefont"/>
    <w:link w:val="Pealkiri5"/>
    <w:uiPriority w:val="9"/>
    <w:rsid w:val="008B123A"/>
    <w:rPr>
      <w:rFonts w:ascii="Arial" w:hAnsi="Arial"/>
      <w:caps/>
      <w:color w:val="365F91"/>
      <w:spacing w:val="10"/>
      <w:sz w:val="22"/>
      <w:szCs w:val="22"/>
      <w:lang w:val="en-US" w:eastAsia="en-US" w:bidi="en-US"/>
    </w:rPr>
  </w:style>
  <w:style w:type="character" w:customStyle="1" w:styleId="VahedetaMrk">
    <w:name w:val="Vahedeta Märk"/>
    <w:basedOn w:val="Liguvaikefont"/>
    <w:link w:val="Vahedeta"/>
    <w:uiPriority w:val="1"/>
    <w:rsid w:val="008B123A"/>
    <w:rPr>
      <w:sz w:val="20"/>
      <w:szCs w:val="20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B123A"/>
    <w:rPr>
      <w:i/>
      <w:iCs/>
    </w:rPr>
  </w:style>
  <w:style w:type="character" w:customStyle="1" w:styleId="TsitaatMrk">
    <w:name w:val="Tsitaat Märk"/>
    <w:basedOn w:val="Liguvaikefont"/>
    <w:link w:val="Tsitaat"/>
    <w:uiPriority w:val="29"/>
    <w:rsid w:val="008B123A"/>
    <w:rPr>
      <w:i/>
      <w:iCs/>
      <w:sz w:val="20"/>
      <w:szCs w:val="20"/>
    </w:rPr>
  </w:style>
  <w:style w:type="paragraph" w:styleId="Sisukorrapealkiri">
    <w:name w:val="TOC Heading"/>
    <w:basedOn w:val="Pealkiri1"/>
    <w:next w:val="Normaallaad"/>
    <w:uiPriority w:val="39"/>
    <w:unhideWhenUsed/>
    <w:qFormat/>
    <w:rsid w:val="008B123A"/>
    <w:pPr>
      <w:outlineLvl w:val="9"/>
    </w:pPr>
  </w:style>
  <w:style w:type="paragraph" w:styleId="Pis">
    <w:name w:val="header"/>
    <w:basedOn w:val="Normaallaad"/>
    <w:link w:val="PisMrk"/>
    <w:uiPriority w:val="99"/>
    <w:rsid w:val="008F0D31"/>
    <w:pPr>
      <w:tabs>
        <w:tab w:val="center" w:pos="4320"/>
        <w:tab w:val="right" w:pos="8640"/>
      </w:tabs>
    </w:pPr>
  </w:style>
  <w:style w:type="character" w:customStyle="1" w:styleId="PisMrk">
    <w:name w:val="Päis Märk"/>
    <w:basedOn w:val="Liguvaikefont"/>
    <w:link w:val="Pis"/>
    <w:uiPriority w:val="99"/>
    <w:rsid w:val="008F0D31"/>
    <w:rPr>
      <w:sz w:val="24"/>
      <w:szCs w:val="24"/>
      <w:lang w:val="en-US" w:eastAsia="en-US"/>
    </w:rPr>
  </w:style>
  <w:style w:type="paragraph" w:styleId="Jalus">
    <w:name w:val="footer"/>
    <w:basedOn w:val="Normaallaad"/>
    <w:link w:val="JalusMrk"/>
    <w:uiPriority w:val="99"/>
    <w:rsid w:val="008F0D31"/>
    <w:pPr>
      <w:tabs>
        <w:tab w:val="center" w:pos="4320"/>
        <w:tab w:val="right" w:pos="8640"/>
      </w:tabs>
    </w:pPr>
  </w:style>
  <w:style w:type="character" w:customStyle="1" w:styleId="JalusMrk">
    <w:name w:val="Jalus Märk"/>
    <w:basedOn w:val="Liguvaikefont"/>
    <w:link w:val="Jalus"/>
    <w:uiPriority w:val="99"/>
    <w:rsid w:val="008F0D31"/>
    <w:rPr>
      <w:sz w:val="24"/>
      <w:szCs w:val="24"/>
      <w:lang w:val="en-US" w:eastAsia="en-US"/>
    </w:rPr>
  </w:style>
  <w:style w:type="character" w:styleId="Hperlink">
    <w:name w:val="Hyperlink"/>
    <w:basedOn w:val="Liguvaikefont"/>
    <w:uiPriority w:val="99"/>
    <w:rsid w:val="008F0D31"/>
    <w:rPr>
      <w:color w:val="0000FF"/>
      <w:u w:val="single"/>
    </w:rPr>
  </w:style>
  <w:style w:type="paragraph" w:styleId="SK1">
    <w:name w:val="toc 1"/>
    <w:basedOn w:val="Normaallaad"/>
    <w:next w:val="Normaallaad"/>
    <w:autoRedefine/>
    <w:uiPriority w:val="39"/>
    <w:unhideWhenUsed/>
    <w:rsid w:val="00E4264C"/>
    <w:pPr>
      <w:tabs>
        <w:tab w:val="left" w:pos="1418"/>
        <w:tab w:val="right" w:leader="dot" w:pos="8222"/>
      </w:tabs>
      <w:ind w:right="91"/>
    </w:pPr>
  </w:style>
  <w:style w:type="paragraph" w:styleId="SK2">
    <w:name w:val="toc 2"/>
    <w:basedOn w:val="Normaallaad"/>
    <w:next w:val="Normaallaad"/>
    <w:autoRedefine/>
    <w:uiPriority w:val="39"/>
    <w:unhideWhenUsed/>
    <w:rsid w:val="007D48C8"/>
    <w:pPr>
      <w:tabs>
        <w:tab w:val="left" w:pos="1418"/>
        <w:tab w:val="right" w:leader="dot" w:pos="8222"/>
      </w:tabs>
      <w:spacing w:before="0" w:after="0"/>
      <w:ind w:left="284"/>
    </w:pPr>
  </w:style>
  <w:style w:type="paragraph" w:styleId="SK3">
    <w:name w:val="toc 3"/>
    <w:basedOn w:val="Normaallaad"/>
    <w:next w:val="Normaallaad"/>
    <w:autoRedefine/>
    <w:uiPriority w:val="39"/>
    <w:unhideWhenUsed/>
    <w:rsid w:val="00C60AE0"/>
    <w:pPr>
      <w:tabs>
        <w:tab w:val="left" w:pos="1418"/>
        <w:tab w:val="right" w:leader="dot" w:pos="8222"/>
      </w:tabs>
      <w:spacing w:before="0" w:after="0"/>
      <w:ind w:left="567"/>
    </w:pPr>
  </w:style>
  <w:style w:type="character" w:customStyle="1" w:styleId="Pealkiri6Mrk">
    <w:name w:val="Pealkiri 6 Märk"/>
    <w:basedOn w:val="Liguvaikefont"/>
    <w:link w:val="Pealkiri6"/>
    <w:uiPriority w:val="9"/>
    <w:rsid w:val="008B123A"/>
    <w:rPr>
      <w:rFonts w:ascii="Arial" w:hAnsi="Arial"/>
      <w:caps/>
      <w:color w:val="365F91"/>
      <w:spacing w:val="10"/>
      <w:sz w:val="22"/>
      <w:szCs w:val="22"/>
      <w:lang w:val="en-US" w:eastAsia="en-US" w:bidi="en-US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B123A"/>
    <w:rPr>
      <w:rFonts w:ascii="Arial" w:hAnsi="Arial"/>
      <w:caps/>
      <w:color w:val="365F91"/>
      <w:spacing w:val="10"/>
      <w:sz w:val="22"/>
      <w:szCs w:val="22"/>
      <w:lang w:val="en-US" w:eastAsia="en-US" w:bidi="en-US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B123A"/>
    <w:rPr>
      <w:rFonts w:ascii="Arial" w:hAnsi="Arial"/>
      <w:caps/>
      <w:spacing w:val="10"/>
      <w:sz w:val="18"/>
      <w:szCs w:val="18"/>
      <w:lang w:val="en-US" w:eastAsia="en-US" w:bidi="en-US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B123A"/>
    <w:rPr>
      <w:rFonts w:ascii="Arial" w:hAnsi="Arial"/>
      <w:i/>
      <w:caps/>
      <w:spacing w:val="10"/>
      <w:sz w:val="18"/>
      <w:szCs w:val="18"/>
      <w:lang w:val="en-US" w:eastAsia="en-US" w:bidi="en-US"/>
    </w:rPr>
  </w:style>
  <w:style w:type="paragraph" w:styleId="Pealdis">
    <w:name w:val="caption"/>
    <w:basedOn w:val="Normaallaad"/>
    <w:next w:val="Normaallaad"/>
    <w:uiPriority w:val="35"/>
    <w:semiHidden/>
    <w:unhideWhenUsed/>
    <w:qFormat/>
    <w:rsid w:val="008B123A"/>
    <w:rPr>
      <w:b/>
      <w:bCs/>
      <w:color w:val="365F91"/>
      <w:sz w:val="16"/>
      <w:szCs w:val="16"/>
    </w:rPr>
  </w:style>
  <w:style w:type="character" w:styleId="Tugev">
    <w:name w:val="Strong"/>
    <w:uiPriority w:val="22"/>
    <w:qFormat/>
    <w:rsid w:val="008B123A"/>
    <w:rPr>
      <w:b/>
      <w:bCs/>
    </w:rPr>
  </w:style>
  <w:style w:type="character" w:styleId="Rhutus">
    <w:name w:val="Emphasis"/>
    <w:uiPriority w:val="20"/>
    <w:qFormat/>
    <w:rsid w:val="008B123A"/>
    <w:rPr>
      <w:caps/>
      <w:color w:val="243F60"/>
      <w:spacing w:val="5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B123A"/>
    <w:pPr>
      <w:pBdr>
        <w:top w:val="single" w:sz="4" w:space="10" w:color="4F81BD"/>
        <w:left w:val="single" w:sz="4" w:space="10" w:color="4F81BD"/>
      </w:pBdr>
      <w:spacing w:after="0"/>
      <w:ind w:left="1296" w:right="1152"/>
    </w:pPr>
    <w:rPr>
      <w:i/>
      <w:iCs/>
      <w:color w:val="4F81BD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B123A"/>
    <w:rPr>
      <w:i/>
      <w:iCs/>
      <w:color w:val="4F81BD"/>
      <w:sz w:val="20"/>
      <w:szCs w:val="20"/>
    </w:rPr>
  </w:style>
  <w:style w:type="character" w:styleId="Vaevumrgatavrhutus">
    <w:name w:val="Subtle Emphasis"/>
    <w:uiPriority w:val="19"/>
    <w:qFormat/>
    <w:rsid w:val="008B123A"/>
    <w:rPr>
      <w:i/>
      <w:iCs/>
      <w:color w:val="243F60"/>
    </w:rPr>
  </w:style>
  <w:style w:type="character" w:styleId="Selgeltmrgatavrhutus">
    <w:name w:val="Intense Emphasis"/>
    <w:uiPriority w:val="21"/>
    <w:qFormat/>
    <w:rsid w:val="008B123A"/>
    <w:rPr>
      <w:b/>
      <w:bCs/>
      <w:caps/>
      <w:color w:val="243F60"/>
      <w:spacing w:val="10"/>
    </w:rPr>
  </w:style>
  <w:style w:type="character" w:styleId="Vaevumrgatavviide">
    <w:name w:val="Subtle Reference"/>
    <w:uiPriority w:val="31"/>
    <w:qFormat/>
    <w:rsid w:val="008B123A"/>
    <w:rPr>
      <w:b/>
      <w:bCs/>
      <w:color w:val="4F81BD"/>
    </w:rPr>
  </w:style>
  <w:style w:type="character" w:styleId="Selgeltmrgatavviide">
    <w:name w:val="Intense Reference"/>
    <w:uiPriority w:val="32"/>
    <w:qFormat/>
    <w:rsid w:val="008B123A"/>
    <w:rPr>
      <w:b/>
      <w:bCs/>
      <w:i/>
      <w:iCs/>
      <w:caps/>
      <w:color w:val="4F81BD"/>
    </w:rPr>
  </w:style>
  <w:style w:type="character" w:styleId="Raamatupealkiri">
    <w:name w:val="Book Title"/>
    <w:uiPriority w:val="33"/>
    <w:qFormat/>
    <w:rsid w:val="008B123A"/>
    <w:rPr>
      <w:b/>
      <w:bCs/>
      <w:i/>
      <w:iCs/>
      <w:spacing w:val="9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F2BA4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AF2BA4"/>
    <w:rPr>
      <w:rFonts w:ascii="Tahoma" w:hAnsi="Tahoma" w:cs="Tahoma"/>
      <w:sz w:val="16"/>
      <w:szCs w:val="16"/>
      <w:lang w:val="en-US" w:eastAsia="en-US" w:bidi="en-US"/>
    </w:rPr>
  </w:style>
  <w:style w:type="paragraph" w:styleId="SK4">
    <w:name w:val="toc 4"/>
    <w:basedOn w:val="Normaallaad"/>
    <w:next w:val="Normaallaad"/>
    <w:autoRedefine/>
    <w:uiPriority w:val="39"/>
    <w:unhideWhenUsed/>
    <w:rsid w:val="00C60AE0"/>
    <w:pPr>
      <w:spacing w:before="0" w:after="0"/>
      <w:ind w:left="601"/>
    </w:p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FB1D60"/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FB1D60"/>
    <w:rPr>
      <w:lang w:val="en-US" w:eastAsia="en-US" w:bidi="en-US"/>
    </w:rPr>
  </w:style>
  <w:style w:type="character" w:styleId="Allmrkuseviide">
    <w:name w:val="footnote reference"/>
    <w:basedOn w:val="Liguvaikefont"/>
    <w:uiPriority w:val="99"/>
    <w:semiHidden/>
    <w:unhideWhenUsed/>
    <w:rsid w:val="00FB1D60"/>
    <w:rPr>
      <w:vertAlign w:val="superscript"/>
    </w:rPr>
  </w:style>
  <w:style w:type="table" w:styleId="Kontuurtabel">
    <w:name w:val="Table Grid"/>
    <w:basedOn w:val="Normaaltabel"/>
    <w:uiPriority w:val="59"/>
    <w:rsid w:val="00625A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hatekst">
    <w:name w:val="Body Text"/>
    <w:basedOn w:val="Normaallaad"/>
    <w:link w:val="KehatekstMrk"/>
    <w:rsid w:val="00104467"/>
    <w:pPr>
      <w:suppressAutoHyphens/>
      <w:spacing w:before="0" w:line="276" w:lineRule="auto"/>
    </w:pPr>
    <w:rPr>
      <w:rFonts w:ascii="Myriad Pro" w:eastAsia="SimSun" w:hAnsi="Myriad Pro"/>
      <w:kern w:val="1"/>
      <w:szCs w:val="24"/>
      <w:lang w:eastAsia="hi-IN" w:bidi="hi-IN"/>
    </w:rPr>
  </w:style>
  <w:style w:type="character" w:customStyle="1" w:styleId="KehatekstMrk">
    <w:name w:val="Kehatekst Märk"/>
    <w:basedOn w:val="Liguvaikefont"/>
    <w:link w:val="Kehatekst"/>
    <w:rsid w:val="00104467"/>
    <w:rPr>
      <w:rFonts w:ascii="Myriad Pro" w:eastAsia="SimSun" w:hAnsi="Myriad Pro"/>
      <w:kern w:val="1"/>
      <w:szCs w:val="24"/>
      <w:lang w:val="en-US" w:eastAsia="hi-IN" w:bidi="hi-IN"/>
    </w:rPr>
  </w:style>
  <w:style w:type="character" w:styleId="Kommentaariviide">
    <w:name w:val="annotation reference"/>
    <w:basedOn w:val="Liguvaikefont"/>
    <w:uiPriority w:val="99"/>
    <w:semiHidden/>
    <w:unhideWhenUsed/>
    <w:rsid w:val="00C74D8F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C74D8F"/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C74D8F"/>
    <w:rPr>
      <w:rFonts w:ascii="Arial" w:hAnsi="Arial"/>
      <w:lang w:val="en-US" w:eastAsia="en-US" w:bidi="en-US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C74D8F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C74D8F"/>
    <w:rPr>
      <w:rFonts w:ascii="Arial" w:hAnsi="Arial"/>
      <w:b/>
      <w:bCs/>
      <w:lang w:val="en-US" w:eastAsia="en-US" w:bidi="en-US"/>
    </w:rPr>
  </w:style>
  <w:style w:type="paragraph" w:styleId="Normaallaadveeb">
    <w:name w:val="Normal (Web)"/>
    <w:basedOn w:val="Normaallaad"/>
    <w:uiPriority w:val="99"/>
    <w:semiHidden/>
    <w:unhideWhenUsed/>
    <w:rsid w:val="005C2FC0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val="et-EE" w:eastAsia="et-EE" w:bidi="ar-SA"/>
    </w:rPr>
  </w:style>
  <w:style w:type="character" w:customStyle="1" w:styleId="mm">
    <w:name w:val="mm"/>
    <w:basedOn w:val="Liguvaikefont"/>
    <w:rsid w:val="005C2FC0"/>
  </w:style>
  <w:style w:type="character" w:customStyle="1" w:styleId="apple-converted-space">
    <w:name w:val="apple-converted-space"/>
    <w:basedOn w:val="Liguvaikefont"/>
    <w:rsid w:val="005C2FC0"/>
  </w:style>
  <w:style w:type="paragraph" w:styleId="Kehatekst2">
    <w:name w:val="Body Text 2"/>
    <w:basedOn w:val="Normaallaad"/>
    <w:link w:val="Kehatekst2Mrk"/>
    <w:uiPriority w:val="99"/>
    <w:semiHidden/>
    <w:unhideWhenUsed/>
    <w:rsid w:val="00BF4200"/>
    <w:pPr>
      <w:spacing w:line="480" w:lineRule="auto"/>
    </w:pPr>
  </w:style>
  <w:style w:type="character" w:customStyle="1" w:styleId="Kehatekst2Mrk">
    <w:name w:val="Kehatekst 2 Märk"/>
    <w:basedOn w:val="Liguvaikefont"/>
    <w:link w:val="Kehatekst2"/>
    <w:uiPriority w:val="99"/>
    <w:semiHidden/>
    <w:rsid w:val="00BF4200"/>
    <w:rPr>
      <w:rFonts w:ascii="Arial" w:hAnsi="Arial"/>
      <w:lang w:val="en-US" w:eastAsia="en-US" w:bidi="en-US"/>
    </w:rPr>
  </w:style>
  <w:style w:type="paragraph" w:customStyle="1" w:styleId="Default">
    <w:name w:val="Default"/>
    <w:rsid w:val="00AF561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table" w:styleId="Tavatabel3">
    <w:name w:val="Plain Table 3"/>
    <w:basedOn w:val="Normaaltabel"/>
    <w:uiPriority w:val="43"/>
    <w:rsid w:val="00AA3FC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Lahendamatamainimine">
    <w:name w:val="Unresolved Mention"/>
    <w:basedOn w:val="Liguvaikefont"/>
    <w:uiPriority w:val="99"/>
    <w:semiHidden/>
    <w:unhideWhenUsed/>
    <w:rsid w:val="00142F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76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9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1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2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6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5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3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4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2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1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0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5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7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56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0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1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9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s\Dropbox\V&#245;su%20sadam\SK\V&#245;su%20sadam%20SK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467A79-6AB4-466E-AF9F-B22EB374D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Võsu sadam SK</Template>
  <TotalTime>14</TotalTime>
  <Pages>3</Pages>
  <Words>48</Words>
  <Characters>283</Characters>
  <Application>Microsoft Office Word</Application>
  <DocSecurity>0</DocSecurity>
  <Lines>2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Your Company Name</Company>
  <LinksUpToDate>false</LinksUpToDate>
  <CharactersWithSpaces>330</CharactersWithSpaces>
  <SharedDoc>false</SharedDoc>
  <HLinks>
    <vt:vector size="282" baseType="variant">
      <vt:variant>
        <vt:i4>2293783</vt:i4>
      </vt:variant>
      <vt:variant>
        <vt:i4>270</vt:i4>
      </vt:variant>
      <vt:variant>
        <vt:i4>0</vt:i4>
      </vt:variant>
      <vt:variant>
        <vt:i4>5</vt:i4>
      </vt:variant>
      <vt:variant>
        <vt:lpwstr>mailto:mait@matkapunkt.ee</vt:lpwstr>
      </vt:variant>
      <vt:variant>
        <vt:lpwstr/>
      </vt:variant>
      <vt:variant>
        <vt:i4>1507376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_Toc310075441</vt:lpwstr>
      </vt:variant>
      <vt:variant>
        <vt:i4>1507376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_Toc310075440</vt:lpwstr>
      </vt:variant>
      <vt:variant>
        <vt:i4>1048624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_Toc310075439</vt:lpwstr>
      </vt:variant>
      <vt:variant>
        <vt:i4>1048624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_Toc310075438</vt:lpwstr>
      </vt:variant>
      <vt:variant>
        <vt:i4>1048624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_Toc310075437</vt:lpwstr>
      </vt:variant>
      <vt:variant>
        <vt:i4>1048624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_Toc310075436</vt:lpwstr>
      </vt:variant>
      <vt:variant>
        <vt:i4>1048624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_Toc310075435</vt:lpwstr>
      </vt:variant>
      <vt:variant>
        <vt:i4>1048624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_Toc310075434</vt:lpwstr>
      </vt:variant>
      <vt:variant>
        <vt:i4>1048624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_Toc310075433</vt:lpwstr>
      </vt:variant>
      <vt:variant>
        <vt:i4>1048624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_Toc310075432</vt:lpwstr>
      </vt:variant>
      <vt:variant>
        <vt:i4>1048624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_Toc310075431</vt:lpwstr>
      </vt:variant>
      <vt:variant>
        <vt:i4>1048624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_Toc310075430</vt:lpwstr>
      </vt:variant>
      <vt:variant>
        <vt:i4>1114160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_Toc310075429</vt:lpwstr>
      </vt:variant>
      <vt:variant>
        <vt:i4>1114160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_Toc310075428</vt:lpwstr>
      </vt:variant>
      <vt:variant>
        <vt:i4>1114160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_Toc310075427</vt:lpwstr>
      </vt:variant>
      <vt:variant>
        <vt:i4>1114160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_Toc310075426</vt:lpwstr>
      </vt:variant>
      <vt:variant>
        <vt:i4>1114160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_Toc310075425</vt:lpwstr>
      </vt:variant>
      <vt:variant>
        <vt:i4>1114160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_Toc310075424</vt:lpwstr>
      </vt:variant>
      <vt:variant>
        <vt:i4>1114160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_Toc310075423</vt:lpwstr>
      </vt:variant>
      <vt:variant>
        <vt:i4>1114160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_Toc310075422</vt:lpwstr>
      </vt:variant>
      <vt:variant>
        <vt:i4>1114160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_Toc310075421</vt:lpwstr>
      </vt:variant>
      <vt:variant>
        <vt:i4>1114160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_Toc310075420</vt:lpwstr>
      </vt:variant>
      <vt:variant>
        <vt:i4>1179696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_Toc310075419</vt:lpwstr>
      </vt:variant>
      <vt:variant>
        <vt:i4>1179696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_Toc310075418</vt:lpwstr>
      </vt:variant>
      <vt:variant>
        <vt:i4>1179696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_Toc310075417</vt:lpwstr>
      </vt:variant>
      <vt:variant>
        <vt:i4>1179696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_Toc310075416</vt:lpwstr>
      </vt:variant>
      <vt:variant>
        <vt:i4>1179696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_Toc310075415</vt:lpwstr>
      </vt:variant>
      <vt:variant>
        <vt:i4>1179696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_Toc310075414</vt:lpwstr>
      </vt:variant>
      <vt:variant>
        <vt:i4>1179696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_Toc310075413</vt:lpwstr>
      </vt:variant>
      <vt:variant>
        <vt:i4>1179696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_Toc310075412</vt:lpwstr>
      </vt:variant>
      <vt:variant>
        <vt:i4>1179696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_Toc310075411</vt:lpwstr>
      </vt:variant>
      <vt:variant>
        <vt:i4>1179696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_Toc310075410</vt:lpwstr>
      </vt:variant>
      <vt:variant>
        <vt:i4>1245232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_Toc310075409</vt:lpwstr>
      </vt:variant>
      <vt:variant>
        <vt:i4>1245232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_Toc310075408</vt:lpwstr>
      </vt:variant>
      <vt:variant>
        <vt:i4>1245232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_Toc310075407</vt:lpwstr>
      </vt:variant>
      <vt:variant>
        <vt:i4>1245232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_Toc310075406</vt:lpwstr>
      </vt:variant>
      <vt:variant>
        <vt:i4>1245232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_Toc310075405</vt:lpwstr>
      </vt:variant>
      <vt:variant>
        <vt:i4>1245232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_Toc310075404</vt:lpwstr>
      </vt:variant>
      <vt:variant>
        <vt:i4>1245232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_Toc310075403</vt:lpwstr>
      </vt:variant>
      <vt:variant>
        <vt:i4>1245232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_Toc310075402</vt:lpwstr>
      </vt:variant>
      <vt:variant>
        <vt:i4>1245232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_Toc310075401</vt:lpwstr>
      </vt:variant>
      <vt:variant>
        <vt:i4>1245232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_Toc310075400</vt:lpwstr>
      </vt:variant>
      <vt:variant>
        <vt:i4>1703991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_Toc310075399</vt:lpwstr>
      </vt:variant>
      <vt:variant>
        <vt:i4>1703991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_Toc310075398</vt:lpwstr>
      </vt:variant>
      <vt:variant>
        <vt:i4>5046373</vt:i4>
      </vt:variant>
      <vt:variant>
        <vt:i4>0</vt:i4>
      </vt:variant>
      <vt:variant>
        <vt:i4>0</vt:i4>
      </vt:variant>
      <vt:variant>
        <vt:i4>5</vt:i4>
      </vt:variant>
      <vt:variant>
        <vt:lpwstr>mailto:info@akan.ee</vt:lpwstr>
      </vt:variant>
      <vt:variant>
        <vt:lpwstr/>
      </vt:variant>
      <vt:variant>
        <vt:i4>852004</vt:i4>
      </vt:variant>
      <vt:variant>
        <vt:i4>0</vt:i4>
      </vt:variant>
      <vt:variant>
        <vt:i4>0</vt:i4>
      </vt:variant>
      <vt:variant>
        <vt:i4>5</vt:i4>
      </vt:variant>
      <vt:variant>
        <vt:lpwstr>mailto:insenerid@innopolis.ee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Andres Lindemann</dc:creator>
  <cp:lastModifiedBy>Andres Lindemann</cp:lastModifiedBy>
  <cp:revision>4</cp:revision>
  <cp:lastPrinted>2020-02-25T22:28:00Z</cp:lastPrinted>
  <dcterms:created xsi:type="dcterms:W3CDTF">2023-03-01T08:12:00Z</dcterms:created>
  <dcterms:modified xsi:type="dcterms:W3CDTF">2023-03-01T08:25:00Z</dcterms:modified>
</cp:coreProperties>
</file>